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7892C" w14:textId="77777777" w:rsidR="001842E0" w:rsidRPr="00AB02D8" w:rsidRDefault="00CF1149">
      <w:pPr>
        <w:jc w:val="center"/>
        <w:rPr>
          <w:rFonts w:ascii="Arial" w:eastAsia="MS Mincho" w:hAnsi="Arial" w:cs="Arial"/>
          <w:b/>
          <w:bCs/>
          <w:sz w:val="20"/>
        </w:rPr>
      </w:pPr>
      <w:r w:rsidRPr="00AB02D8">
        <w:rPr>
          <w:rFonts w:ascii="Arial" w:eastAsia="MS Mincho" w:hAnsi="Arial" w:cs="Arial"/>
          <w:b/>
          <w:bCs/>
          <w:sz w:val="20"/>
        </w:rPr>
        <w:t>Ведомость размещения дорожных знаков (которые должны быть установлены и отражены в проекте в</w:t>
      </w:r>
    </w:p>
    <w:p w14:paraId="07761F26" w14:textId="77777777" w:rsidR="00CF1149" w:rsidRPr="00AB02D8" w:rsidRDefault="00CF1149">
      <w:pPr>
        <w:jc w:val="center"/>
        <w:rPr>
          <w:rFonts w:ascii="Arial" w:eastAsia="MS Mincho" w:hAnsi="Arial" w:cs="Arial"/>
          <w:b/>
          <w:bCs/>
          <w:sz w:val="20"/>
        </w:rPr>
      </w:pPr>
      <w:r w:rsidRPr="00AB02D8">
        <w:rPr>
          <w:rFonts w:ascii="Arial" w:eastAsia="MS Mincho" w:hAnsi="Arial" w:cs="Arial"/>
          <w:b/>
          <w:bCs/>
          <w:sz w:val="20"/>
        </w:rPr>
        <w:t>соответствии с требованиями ГОСТ Р 52290-2004)</w:t>
      </w:r>
    </w:p>
    <w:p w14:paraId="5995B731" w14:textId="77777777" w:rsidR="001842E0" w:rsidRPr="00AB02D8" w:rsidRDefault="00AB02D8">
      <w:pPr>
        <w:jc w:val="center"/>
        <w:rPr>
          <w:rFonts w:ascii="Arial" w:eastAsia="MS Mincho" w:hAnsi="Arial" w:cs="Arial"/>
          <w:b/>
          <w:bCs/>
          <w:i/>
          <w:iCs/>
          <w:sz w:val="20"/>
        </w:rPr>
      </w:pPr>
      <w:bookmarkStart w:id="0" w:name="PLACES"/>
      <w:bookmarkEnd w:id="0"/>
      <w:r w:rsidRPr="00AB02D8">
        <w:rPr>
          <w:rFonts w:ascii="Arial" w:eastAsia="MS Mincho" w:hAnsi="Arial" w:cs="Arial"/>
          <w:b/>
          <w:bCs/>
          <w:i/>
          <w:iCs/>
          <w:sz w:val="20"/>
        </w:rPr>
        <w:t>п. Октябрьский, ул. Октябрьская</w:t>
      </w:r>
    </w:p>
    <w:p w14:paraId="5FA1AA17" w14:textId="77777777" w:rsidR="001842E0" w:rsidRPr="00AB02D8" w:rsidRDefault="001842E0">
      <w:pPr>
        <w:pStyle w:val="1"/>
        <w:rPr>
          <w:i/>
          <w:iCs/>
          <w:sz w:val="20"/>
        </w:rPr>
      </w:pPr>
      <w:r w:rsidRPr="00AB02D8">
        <w:rPr>
          <w:sz w:val="20"/>
        </w:rPr>
        <w:t>Протяженность участка –</w:t>
      </w:r>
      <w:r w:rsidRPr="00AB02D8">
        <w:rPr>
          <w:i/>
          <w:iCs/>
          <w:sz w:val="20"/>
        </w:rPr>
        <w:t xml:space="preserve"> </w:t>
      </w:r>
      <w:bookmarkStart w:id="1" w:name="FROMTO"/>
      <w:bookmarkEnd w:id="1"/>
      <w:r w:rsidR="00AB02D8" w:rsidRPr="00AB02D8">
        <w:rPr>
          <w:i/>
          <w:iCs/>
          <w:sz w:val="20"/>
        </w:rPr>
        <w:t>От 0+0 до 0+833</w:t>
      </w:r>
    </w:p>
    <w:p w14:paraId="580725A5" w14:textId="77777777" w:rsidR="001842E0" w:rsidRPr="00AB02D8" w:rsidRDefault="001842E0">
      <w:pPr>
        <w:jc w:val="right"/>
        <w:rPr>
          <w:rFonts w:ascii="Arial" w:eastAsia="MS Mincho" w:hAnsi="Arial" w:cs="Arial"/>
          <w:b/>
          <w:bCs/>
          <w:i/>
          <w:iCs/>
          <w:sz w:val="20"/>
        </w:rPr>
      </w:pPr>
      <w:r w:rsidRPr="00AB02D8">
        <w:rPr>
          <w:rFonts w:ascii="Arial" w:eastAsia="MS Mincho" w:hAnsi="Arial" w:cs="Arial"/>
          <w:b/>
          <w:bCs/>
          <w:sz w:val="20"/>
        </w:rPr>
        <w:t>Участок обслуживается –</w:t>
      </w:r>
      <w:r w:rsidRPr="00AB02D8">
        <w:rPr>
          <w:rFonts w:ascii="Arial" w:eastAsia="MS Mincho" w:hAnsi="Arial" w:cs="Arial"/>
          <w:b/>
          <w:bCs/>
          <w:i/>
          <w:iCs/>
          <w:sz w:val="20"/>
        </w:rPr>
        <w:t xml:space="preserve"> </w:t>
      </w:r>
      <w:bookmarkStart w:id="2" w:name="OBS"/>
      <w:bookmarkEnd w:id="2"/>
    </w:p>
    <w:p w14:paraId="253C1D5C" w14:textId="77777777" w:rsidR="001842E0" w:rsidRPr="00AB02D8" w:rsidRDefault="001842E0">
      <w:pPr>
        <w:jc w:val="right"/>
        <w:rPr>
          <w:rFonts w:ascii="Arial" w:eastAsia="MS Mincho" w:hAnsi="Arial" w:cs="Arial"/>
          <w:b/>
          <w:bCs/>
          <w:sz w:val="20"/>
        </w:rPr>
      </w:pPr>
    </w:p>
    <w:tbl>
      <w:tblPr>
        <w:tblW w:w="1065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1"/>
        <w:gridCol w:w="1523"/>
        <w:gridCol w:w="2776"/>
        <w:gridCol w:w="830"/>
        <w:gridCol w:w="701"/>
        <w:gridCol w:w="796"/>
        <w:gridCol w:w="1378"/>
        <w:gridCol w:w="606"/>
        <w:gridCol w:w="895"/>
        <w:gridCol w:w="744"/>
      </w:tblGrid>
      <w:tr w:rsidR="001842E0" w:rsidRPr="00AB02D8" w14:paraId="6BBB65C9" w14:textId="77777777" w:rsidTr="00AD58F5">
        <w:trPr>
          <w:trHeight w:val="21"/>
          <w:tblHeader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F13EA" w14:textId="77777777" w:rsidR="001842E0" w:rsidRPr="00AB02D8" w:rsidRDefault="001842E0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B02D8">
              <w:rPr>
                <w:rFonts w:ascii="Arial" w:hAnsi="Arial" w:cs="Arial"/>
                <w:b/>
                <w:bCs/>
                <w:sz w:val="20"/>
                <w:szCs w:val="16"/>
              </w:rPr>
              <w:t>№ п/п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BA20B" w14:textId="77777777" w:rsidR="001842E0" w:rsidRPr="00AB02D8" w:rsidRDefault="001842E0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B02D8">
              <w:rPr>
                <w:rFonts w:ascii="Arial" w:hAnsi="Arial" w:cs="Arial"/>
                <w:b/>
                <w:bCs/>
                <w:sz w:val="20"/>
                <w:szCs w:val="16"/>
              </w:rPr>
              <w:t>Номер знака по ГОСТ Р 52290-2004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45603" w14:textId="77777777" w:rsidR="001842E0" w:rsidRPr="00AB02D8" w:rsidRDefault="001842E0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B02D8">
              <w:rPr>
                <w:rFonts w:ascii="Arial" w:hAnsi="Arial" w:cs="Arial"/>
                <w:b/>
                <w:bCs/>
                <w:sz w:val="20"/>
                <w:szCs w:val="16"/>
              </w:rPr>
              <w:t>Наименование знака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49F02" w14:textId="77777777" w:rsidR="001842E0" w:rsidRPr="00AB02D8" w:rsidRDefault="001842E0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B02D8">
              <w:rPr>
                <w:rFonts w:ascii="Arial" w:hAnsi="Arial" w:cs="Arial"/>
                <w:b/>
                <w:bCs/>
                <w:sz w:val="20"/>
                <w:szCs w:val="16"/>
              </w:rPr>
              <w:t>Типоразмер знака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4FB8D" w14:textId="77777777" w:rsidR="001842E0" w:rsidRPr="00AB02D8" w:rsidRDefault="001842E0" w:rsidP="00AB02D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B02D8">
              <w:rPr>
                <w:rFonts w:ascii="Arial" w:hAnsi="Arial" w:cs="Arial"/>
                <w:b/>
                <w:bCs/>
                <w:sz w:val="20"/>
                <w:szCs w:val="16"/>
              </w:rPr>
              <w:t xml:space="preserve">Площадь знаков, м2 (для </w:t>
            </w:r>
            <w:r w:rsidR="00AB02D8">
              <w:rPr>
                <w:rFonts w:ascii="Arial" w:hAnsi="Arial" w:cs="Arial"/>
                <w:b/>
                <w:bCs/>
                <w:sz w:val="20"/>
                <w:szCs w:val="16"/>
              </w:rPr>
              <w:t>ЗИП</w:t>
            </w:r>
            <w:r w:rsidRPr="00AB02D8">
              <w:rPr>
                <w:rFonts w:ascii="Arial" w:hAnsi="Arial" w:cs="Arial"/>
                <w:b/>
                <w:bCs/>
                <w:sz w:val="20"/>
                <w:szCs w:val="16"/>
              </w:rPr>
              <w:t>)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31250" w14:textId="77777777" w:rsidR="001842E0" w:rsidRPr="00AB02D8" w:rsidRDefault="001842E0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B02D8">
              <w:rPr>
                <w:rFonts w:ascii="Arial" w:hAnsi="Arial" w:cs="Arial"/>
                <w:b/>
                <w:bCs/>
                <w:sz w:val="20"/>
                <w:szCs w:val="16"/>
              </w:rPr>
              <w:t>Адрес (км+м)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2427A" w14:textId="77777777" w:rsidR="001842E0" w:rsidRPr="00AB02D8" w:rsidRDefault="001842E0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B02D8">
              <w:rPr>
                <w:rFonts w:ascii="Arial" w:hAnsi="Arial" w:cs="Arial"/>
                <w:b/>
                <w:bCs/>
                <w:sz w:val="20"/>
                <w:szCs w:val="16"/>
              </w:rPr>
              <w:t>Установлено / требуется установить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D4419" w14:textId="77777777" w:rsidR="001842E0" w:rsidRPr="00AB02D8" w:rsidRDefault="001842E0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B02D8">
              <w:rPr>
                <w:rFonts w:ascii="Arial" w:hAnsi="Arial" w:cs="Arial"/>
                <w:b/>
                <w:bCs/>
                <w:sz w:val="20"/>
                <w:szCs w:val="16"/>
              </w:rPr>
              <w:t>Количество</w:t>
            </w:r>
          </w:p>
        </w:tc>
        <w:tc>
          <w:tcPr>
            <w:tcW w:w="16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A3DA3" w14:textId="77777777" w:rsidR="001842E0" w:rsidRPr="00AB02D8" w:rsidRDefault="001842E0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B02D8">
              <w:rPr>
                <w:rFonts w:ascii="Arial" w:hAnsi="Arial" w:cs="Arial"/>
                <w:b/>
                <w:bCs/>
                <w:sz w:val="20"/>
                <w:szCs w:val="16"/>
              </w:rPr>
              <w:t>Месторасположение</w:t>
            </w:r>
          </w:p>
        </w:tc>
      </w:tr>
      <w:tr w:rsidR="001842E0" w:rsidRPr="00AB02D8" w14:paraId="32ECF720" w14:textId="77777777" w:rsidTr="00AD58F5">
        <w:trPr>
          <w:trHeight w:val="21"/>
          <w:tblHeader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CCC7B" w14:textId="77777777" w:rsidR="001842E0" w:rsidRPr="00AB02D8" w:rsidRDefault="001842E0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B02D8">
              <w:rPr>
                <w:rFonts w:ascii="Arial" w:hAnsi="Arial" w:cs="Arial"/>
                <w:b/>
                <w:bCs/>
                <w:sz w:val="20"/>
                <w:szCs w:val="16"/>
              </w:rPr>
              <w:t>1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D32EC" w14:textId="77777777" w:rsidR="001842E0" w:rsidRPr="00AB02D8" w:rsidRDefault="001842E0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B02D8">
              <w:rPr>
                <w:rFonts w:ascii="Arial" w:hAnsi="Arial" w:cs="Arial"/>
                <w:b/>
                <w:bCs/>
                <w:sz w:val="20"/>
                <w:szCs w:val="16"/>
              </w:rPr>
              <w:t>2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74FF8" w14:textId="77777777" w:rsidR="001842E0" w:rsidRPr="00AB02D8" w:rsidRDefault="001842E0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B02D8">
              <w:rPr>
                <w:rFonts w:ascii="Arial" w:hAnsi="Arial" w:cs="Arial"/>
                <w:b/>
                <w:bCs/>
                <w:sz w:val="20"/>
                <w:szCs w:val="16"/>
              </w:rPr>
              <w:t>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39477" w14:textId="77777777" w:rsidR="001842E0" w:rsidRPr="00AB02D8" w:rsidRDefault="001842E0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B02D8">
              <w:rPr>
                <w:rFonts w:ascii="Arial" w:hAnsi="Arial" w:cs="Arial"/>
                <w:b/>
                <w:bCs/>
                <w:sz w:val="20"/>
                <w:szCs w:val="16"/>
              </w:rPr>
              <w:t>4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37BFD" w14:textId="77777777" w:rsidR="001842E0" w:rsidRPr="00AB02D8" w:rsidRDefault="001842E0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B02D8">
              <w:rPr>
                <w:rFonts w:ascii="Arial" w:hAnsi="Arial" w:cs="Arial"/>
                <w:b/>
                <w:bCs/>
                <w:sz w:val="20"/>
                <w:szCs w:val="16"/>
              </w:rPr>
              <w:t>5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85BD3" w14:textId="77777777" w:rsidR="001842E0" w:rsidRPr="00AB02D8" w:rsidRDefault="001842E0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B02D8">
              <w:rPr>
                <w:rFonts w:ascii="Arial" w:hAnsi="Arial" w:cs="Arial"/>
                <w:b/>
                <w:bCs/>
                <w:sz w:val="20"/>
                <w:szCs w:val="16"/>
              </w:rPr>
              <w:t>6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768FE" w14:textId="77777777" w:rsidR="001842E0" w:rsidRPr="00AB02D8" w:rsidRDefault="001842E0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B02D8">
              <w:rPr>
                <w:rFonts w:ascii="Arial" w:hAnsi="Arial" w:cs="Arial"/>
                <w:b/>
                <w:bCs/>
                <w:sz w:val="20"/>
                <w:szCs w:val="16"/>
              </w:rPr>
              <w:t>7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3D314" w14:textId="77777777" w:rsidR="001842E0" w:rsidRPr="00AB02D8" w:rsidRDefault="001842E0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B02D8">
              <w:rPr>
                <w:rFonts w:ascii="Arial" w:hAnsi="Arial" w:cs="Arial"/>
                <w:b/>
                <w:bCs/>
                <w:sz w:val="20"/>
                <w:szCs w:val="16"/>
              </w:rPr>
              <w:t>8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59B4E" w14:textId="77777777" w:rsidR="001842E0" w:rsidRPr="00AB02D8" w:rsidRDefault="001842E0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B02D8">
              <w:rPr>
                <w:rFonts w:ascii="Arial" w:hAnsi="Arial" w:cs="Arial"/>
                <w:b/>
                <w:bCs/>
                <w:sz w:val="20"/>
                <w:szCs w:val="16"/>
              </w:rPr>
              <w:t>9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3CEB0" w14:textId="77777777" w:rsidR="001842E0" w:rsidRPr="00AB02D8" w:rsidRDefault="001842E0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B02D8">
              <w:rPr>
                <w:rFonts w:ascii="Arial" w:hAnsi="Arial" w:cs="Arial"/>
                <w:b/>
                <w:bCs/>
                <w:sz w:val="20"/>
                <w:szCs w:val="16"/>
              </w:rPr>
              <w:t>10</w:t>
            </w:r>
          </w:p>
        </w:tc>
      </w:tr>
      <w:tr w:rsidR="00AB02D8" w:rsidRPr="00AB02D8" w14:paraId="69188283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16183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6C51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3EFC7" w14:textId="77777777" w:rsidR="00AB02D8" w:rsidRPr="00AB02D8" w:rsidRDefault="00AB02D8" w:rsidP="00AB02D8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AB02D8">
              <w:rPr>
                <w:rFonts w:ascii="Arial" w:hAnsi="Arial" w:cs="Arial"/>
                <w:b/>
                <w:sz w:val="20"/>
                <w:szCs w:val="16"/>
              </w:rPr>
              <w:t>Предупреждающие знаки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278C4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FB804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34FDD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BA60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D451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0689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9052F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71873A31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3BC65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F629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1.17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AE2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Искусственная неровность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3B97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F56B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E525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0+11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9C5B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требуется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3162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6E9F4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справа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A309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3702CCF9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0571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B1AB4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1.23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C282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Дети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D6C4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FF99F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81F14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0+11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D25B3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BF8E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97F14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справа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CFA14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306B24FA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E421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3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AAA8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1.23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CB0A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Дети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27B3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CF64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17FE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0+183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38C0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0496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CD23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9E4C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слева</w:t>
            </w:r>
          </w:p>
        </w:tc>
      </w:tr>
      <w:tr w:rsidR="00AB02D8" w:rsidRPr="00AB02D8" w14:paraId="721C9041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64D82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4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8410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1.17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38A5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Искусственная неровность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F6C3F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886A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27F5F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0+245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D3D0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требуется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ADD0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E4B2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7044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слева</w:t>
            </w:r>
          </w:p>
        </w:tc>
      </w:tr>
      <w:tr w:rsidR="00AB02D8" w:rsidRPr="00AB02D8" w14:paraId="51B683CE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6F3BD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189AD" w14:textId="77777777" w:rsidR="00AB02D8" w:rsidRPr="00AB02D8" w:rsidRDefault="00AB02D8" w:rsidP="00AB02D8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AB02D8">
              <w:rPr>
                <w:rFonts w:ascii="Arial" w:hAnsi="Arial" w:cs="Arial"/>
                <w:b/>
                <w:sz w:val="20"/>
                <w:szCs w:val="16"/>
              </w:rPr>
              <w:t>Итого установлено: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BA0E4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82C2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2F8F0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4D325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528F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1E64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CC58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2B6AA" w14:textId="77777777" w:rsidR="00AB02D8" w:rsidRPr="00AB02D8" w:rsidRDefault="00AB02D8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594A8B71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B4CF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4F62E" w14:textId="77777777" w:rsidR="00AB02D8" w:rsidRPr="00AB02D8" w:rsidRDefault="00AB02D8" w:rsidP="00AB02D8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AB02D8">
              <w:rPr>
                <w:rFonts w:ascii="Arial" w:hAnsi="Arial" w:cs="Arial"/>
                <w:b/>
                <w:sz w:val="20"/>
                <w:szCs w:val="16"/>
              </w:rPr>
              <w:t>Итого требуется: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4F0A4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0AAAD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0ACA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C5B89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05A94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FC85D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6878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331B" w14:textId="77777777" w:rsidR="00AB02D8" w:rsidRPr="00AB02D8" w:rsidRDefault="00AB02D8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0DA6C6BE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458D3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06A46" w14:textId="77777777" w:rsidR="00AB02D8" w:rsidRPr="00AB02D8" w:rsidRDefault="00AB02D8" w:rsidP="00AB02D8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AB02D8">
              <w:rPr>
                <w:rFonts w:ascii="Arial" w:hAnsi="Arial" w:cs="Arial"/>
                <w:b/>
                <w:sz w:val="20"/>
                <w:szCs w:val="16"/>
              </w:rPr>
              <w:t>Итого: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9CE2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790E2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DDD3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D03F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CF06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017B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4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B3920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B5272" w14:textId="77777777" w:rsidR="00AB02D8" w:rsidRPr="00AB02D8" w:rsidRDefault="00AB02D8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6DBB89ED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32D0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2723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5065E" w14:textId="77777777" w:rsidR="00AB02D8" w:rsidRPr="00AB02D8" w:rsidRDefault="00AB02D8" w:rsidP="00AB02D8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AB02D8">
              <w:rPr>
                <w:rFonts w:ascii="Arial" w:hAnsi="Arial" w:cs="Arial"/>
                <w:b/>
                <w:sz w:val="20"/>
                <w:szCs w:val="16"/>
              </w:rPr>
              <w:t>Знаки приоритета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2222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63D5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C0B6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E04E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EB1E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C26F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08E9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592CCABB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73D1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5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F55B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2.1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8872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Главная дорога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5C10D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C0BE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1FFB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0+22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C55D0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50533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53A1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23F8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слева</w:t>
            </w:r>
          </w:p>
        </w:tc>
      </w:tr>
      <w:tr w:rsidR="00AB02D8" w:rsidRPr="00AB02D8" w14:paraId="3B60F1FD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A4C7D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6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5281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2.1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085B2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Главная дорога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6017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2F93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E80E0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0+219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2F46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требуется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7FEBF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4B69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справа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E549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1370F8F8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0406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7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4039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2.1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B877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Главная дорога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8832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C2C02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13573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0+245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C45D4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требуется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FDA0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C8D9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FEF02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слева</w:t>
            </w:r>
          </w:p>
        </w:tc>
      </w:tr>
      <w:tr w:rsidR="00AB02D8" w:rsidRPr="00AB02D8" w14:paraId="09CC7617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C026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8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43D99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2.1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BE1E2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Главная дорога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589FF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BCEE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C8660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0+335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BD56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требуется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7E4E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478C3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справа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98F5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035B10F6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B0B6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9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134A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2.1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D778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Главная дорога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E3DCF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633D0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EA5E0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0+360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E711F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требуется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677B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BB64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D3D0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слева</w:t>
            </w:r>
          </w:p>
        </w:tc>
      </w:tr>
      <w:tr w:rsidR="00AB02D8" w:rsidRPr="00AB02D8" w14:paraId="69231E2D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6518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10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3AA8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2.1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1ACC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Главная дорога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DF674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4A7C5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4EC10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0+576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0DDD4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требуется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AFAD0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4CD83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справа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CED2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39C7A633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98DD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11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38E15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2.1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E83B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Главная дорога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FC3E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BF04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EA353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0+605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C697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требуется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6CA8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578A2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1D0E5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слева</w:t>
            </w:r>
          </w:p>
        </w:tc>
      </w:tr>
      <w:tr w:rsidR="00AB02D8" w:rsidRPr="00AB02D8" w14:paraId="00259F8F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FD78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C508E" w14:textId="77777777" w:rsidR="00AB02D8" w:rsidRPr="00AB02D8" w:rsidRDefault="00AB02D8" w:rsidP="00AB02D8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AB02D8">
              <w:rPr>
                <w:rFonts w:ascii="Arial" w:hAnsi="Arial" w:cs="Arial"/>
                <w:b/>
                <w:sz w:val="20"/>
                <w:szCs w:val="16"/>
              </w:rPr>
              <w:t>Итого установлено: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B0A62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A57A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15380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D00F5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A9E54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8E8F0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D12B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47E15" w14:textId="77777777" w:rsidR="00AB02D8" w:rsidRPr="00AB02D8" w:rsidRDefault="00AB02D8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4B6BE46A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6DFB4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0E36C" w14:textId="77777777" w:rsidR="00AB02D8" w:rsidRPr="00AB02D8" w:rsidRDefault="00AB02D8" w:rsidP="00AB02D8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AB02D8">
              <w:rPr>
                <w:rFonts w:ascii="Arial" w:hAnsi="Arial" w:cs="Arial"/>
                <w:b/>
                <w:sz w:val="20"/>
                <w:szCs w:val="16"/>
              </w:rPr>
              <w:t>Итого требуется: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15EB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C042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71173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529BD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F2402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52D3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6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4F55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5F530" w14:textId="77777777" w:rsidR="00AB02D8" w:rsidRPr="00AB02D8" w:rsidRDefault="00AB02D8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6FDF9277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69645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F8DCA" w14:textId="77777777" w:rsidR="00AB02D8" w:rsidRPr="00AB02D8" w:rsidRDefault="00AB02D8" w:rsidP="00AB02D8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AB02D8">
              <w:rPr>
                <w:rFonts w:ascii="Arial" w:hAnsi="Arial" w:cs="Arial"/>
                <w:b/>
                <w:sz w:val="20"/>
                <w:szCs w:val="16"/>
              </w:rPr>
              <w:t>Итого: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F451D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B555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66C8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D9903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3BD3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EB88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7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903C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2DE1A" w14:textId="77777777" w:rsidR="00AB02D8" w:rsidRPr="00AB02D8" w:rsidRDefault="00AB02D8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143B0081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2C55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A2413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3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6DC06" w14:textId="77777777" w:rsidR="00AB02D8" w:rsidRPr="00AB02D8" w:rsidRDefault="00AB02D8" w:rsidP="00AB02D8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AB02D8">
              <w:rPr>
                <w:rFonts w:ascii="Arial" w:hAnsi="Arial" w:cs="Arial"/>
                <w:b/>
                <w:sz w:val="20"/>
                <w:szCs w:val="16"/>
              </w:rPr>
              <w:t>Запрещающие знаки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393F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05700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686E5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1EE9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BB45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1FCA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6F32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5B330942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F067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12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7E683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3.24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2FCE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Ограничение максимальной скорости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D883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01693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EE8C3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0+11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42EE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8E269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2A55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справа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DFA9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0C9C1D8A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70EB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13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CE909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3.24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4D49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Ограничение максимальной скорости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C61ED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575FF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C9A9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0+183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4773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E4E53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F9BB9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5CC50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слева</w:t>
            </w:r>
          </w:p>
        </w:tc>
      </w:tr>
      <w:tr w:rsidR="00AB02D8" w:rsidRPr="00AB02D8" w14:paraId="00400879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5F00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52B08" w14:textId="77777777" w:rsidR="00AB02D8" w:rsidRPr="00AB02D8" w:rsidRDefault="00AB02D8" w:rsidP="00AB02D8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AB02D8">
              <w:rPr>
                <w:rFonts w:ascii="Arial" w:hAnsi="Arial" w:cs="Arial"/>
                <w:b/>
                <w:sz w:val="20"/>
                <w:szCs w:val="16"/>
              </w:rPr>
              <w:t>Итого установлено: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0B57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F3F3F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A2EA0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B88B0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7BC9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B32BF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671D9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A6EF8" w14:textId="77777777" w:rsidR="00AB02D8" w:rsidRPr="00AB02D8" w:rsidRDefault="00AB02D8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610E4EE9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1BE7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55B2F" w14:textId="77777777" w:rsidR="00AB02D8" w:rsidRPr="00AB02D8" w:rsidRDefault="00AB02D8" w:rsidP="00AB02D8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AB02D8">
              <w:rPr>
                <w:rFonts w:ascii="Arial" w:hAnsi="Arial" w:cs="Arial"/>
                <w:b/>
                <w:sz w:val="20"/>
                <w:szCs w:val="16"/>
              </w:rPr>
              <w:t>Итого требуется: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814E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5F0D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5B170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4F225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A7B3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4C31D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E3835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F08B8" w14:textId="77777777" w:rsidR="00AB02D8" w:rsidRPr="00AB02D8" w:rsidRDefault="00AB02D8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23C502CD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63933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D63B3" w14:textId="77777777" w:rsidR="00AB02D8" w:rsidRPr="00AB02D8" w:rsidRDefault="00AB02D8" w:rsidP="00AB02D8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AB02D8">
              <w:rPr>
                <w:rFonts w:ascii="Arial" w:hAnsi="Arial" w:cs="Arial"/>
                <w:b/>
                <w:sz w:val="20"/>
                <w:szCs w:val="16"/>
              </w:rPr>
              <w:t>Итого: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67B6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9132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0BF5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A7142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7D16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97A3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27E59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60B86" w14:textId="77777777" w:rsidR="00AB02D8" w:rsidRPr="00AB02D8" w:rsidRDefault="00AB02D8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1158B2C4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93455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9941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5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42AAC" w14:textId="77777777" w:rsidR="00AB02D8" w:rsidRPr="00AB02D8" w:rsidRDefault="00AB02D8" w:rsidP="00AB02D8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AB02D8">
              <w:rPr>
                <w:rFonts w:ascii="Arial" w:hAnsi="Arial" w:cs="Arial"/>
                <w:b/>
                <w:sz w:val="20"/>
                <w:szCs w:val="16"/>
              </w:rPr>
              <w:t>Знаки особых предписаний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5F85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575E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802C4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F04B9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5202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F1DB5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382A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09CEFBD7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EB830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14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CB8A5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5.19.1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4560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Пешеходный переход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60ED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3E09D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CBBB5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0+58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9CBF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2D24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A61F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справа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DD91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5F595D1A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0137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15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7841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5.19.2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3213F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Пешеходный переход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F656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1C90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9FC9D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0+58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D028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6D9A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9733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справа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64672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5AC04D81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5988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16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9EE2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5.19.1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1357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Пешеходный переход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D000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6F8A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E6FB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0+63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0B725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EBCFD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518B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2FAE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слева</w:t>
            </w:r>
          </w:p>
        </w:tc>
      </w:tr>
      <w:tr w:rsidR="00AB02D8" w:rsidRPr="00AB02D8" w14:paraId="259B8659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A22C2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17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43E99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5.19.2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2506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Пешеходный переход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3F4B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09E4D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5A6D3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0+63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D9EA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B663F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E696F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FAC8D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слева</w:t>
            </w:r>
          </w:p>
        </w:tc>
      </w:tr>
      <w:tr w:rsidR="00AB02D8" w:rsidRPr="00AB02D8" w14:paraId="6B0DC520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DD81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18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83A22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5.20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AF84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Искусственная неровность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3920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63FB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7C85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0+142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CAE0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требуется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D443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FE87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63DCD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слева</w:t>
            </w:r>
          </w:p>
        </w:tc>
      </w:tr>
      <w:tr w:rsidR="00AB02D8" w:rsidRPr="00AB02D8" w14:paraId="1A476BE8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04CC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19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EDE70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5.19.1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84E9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Пешеходный переход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C0A3D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1AB1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5E9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0+335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3448F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требуется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A238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0C19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справа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F7A6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0DD1B345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35662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20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5C2C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5.19.2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ED3B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Пешеходный переход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DEC60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1FC3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67013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0+335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6606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требуется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DC8B5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98784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справа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0C2E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4FB89FCA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71D02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21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09F62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5.19.1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F3B4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Пешеходный переход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21A5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945A3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1435F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0+340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28674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требуется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CDC0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26BE9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2A249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слева</w:t>
            </w:r>
          </w:p>
        </w:tc>
      </w:tr>
      <w:tr w:rsidR="00AB02D8" w:rsidRPr="00AB02D8" w14:paraId="7E44084B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6D6F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22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249C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5.19.2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5350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Пешеходный переход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0304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9BCE3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00BCF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0+340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1D8A4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требуется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1009D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17C9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5D332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слева</w:t>
            </w:r>
          </w:p>
        </w:tc>
      </w:tr>
      <w:tr w:rsidR="00AB02D8" w:rsidRPr="00AB02D8" w14:paraId="6020AE8E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F220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23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84479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5.19.1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7B410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Пешеходный переход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3CF69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8C3E3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FC602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0+576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C462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требуется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CBACF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7733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справа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BBA8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7061D377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556AD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24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B038F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5.19.2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4878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Пешеходный переход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0F6C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7FFF2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29DAF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0+576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83A4F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требуется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1CC94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22879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справа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79A94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211A301D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A62C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lastRenderedPageBreak/>
              <w:t>25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D6C4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5.19.1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09C5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Пешеходный переход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B8630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7903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4885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0+581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F3CD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требуется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D9F4D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54AB5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FC44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слева</w:t>
            </w:r>
          </w:p>
        </w:tc>
      </w:tr>
      <w:tr w:rsidR="00AB02D8" w:rsidRPr="00AB02D8" w14:paraId="78E65520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48B3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26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DD683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5.19.2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B1A09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Пешеходный переход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298D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D8A0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605C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0+581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8F3E5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требуется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1660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48344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CCECD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слева</w:t>
            </w:r>
          </w:p>
        </w:tc>
      </w:tr>
      <w:tr w:rsidR="00AB02D8" w:rsidRPr="00AB02D8" w14:paraId="2B4B9EB6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CB7D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59FD3" w14:textId="77777777" w:rsidR="00AB02D8" w:rsidRPr="00AB02D8" w:rsidRDefault="00AB02D8" w:rsidP="00AB02D8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AB02D8">
              <w:rPr>
                <w:rFonts w:ascii="Arial" w:hAnsi="Arial" w:cs="Arial"/>
                <w:b/>
                <w:sz w:val="20"/>
                <w:szCs w:val="16"/>
              </w:rPr>
              <w:t>Итого установлено: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150FF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D1D7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0BF2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2932F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5659D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8157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4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89D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0D081" w14:textId="77777777" w:rsidR="00AB02D8" w:rsidRPr="00AB02D8" w:rsidRDefault="00AB02D8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58A65FCC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4684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18CE4" w14:textId="77777777" w:rsidR="00AB02D8" w:rsidRPr="00AB02D8" w:rsidRDefault="00AB02D8" w:rsidP="00AB02D8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AB02D8">
              <w:rPr>
                <w:rFonts w:ascii="Arial" w:hAnsi="Arial" w:cs="Arial"/>
                <w:b/>
                <w:sz w:val="20"/>
                <w:szCs w:val="16"/>
              </w:rPr>
              <w:t>Итого требуется: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6CE8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E311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E1899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265F2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DCFE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CB1D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10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F93C5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4C06A" w14:textId="77777777" w:rsidR="00AB02D8" w:rsidRPr="00AB02D8" w:rsidRDefault="00AB02D8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7CECF0B9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6054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54B69" w14:textId="77777777" w:rsidR="00AB02D8" w:rsidRPr="00AB02D8" w:rsidRDefault="00AB02D8" w:rsidP="00AB02D8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AB02D8">
              <w:rPr>
                <w:rFonts w:ascii="Arial" w:hAnsi="Arial" w:cs="Arial"/>
                <w:b/>
                <w:sz w:val="20"/>
                <w:szCs w:val="16"/>
              </w:rPr>
              <w:t>Итого: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AD41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731C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D545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97E8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7AA4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B55B4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14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3CF4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3BE6A" w14:textId="77777777" w:rsidR="00AB02D8" w:rsidRPr="00AB02D8" w:rsidRDefault="00AB02D8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64F1933E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BF21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3A3E4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6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33080" w14:textId="77777777" w:rsidR="00AB02D8" w:rsidRPr="00AB02D8" w:rsidRDefault="00AB02D8" w:rsidP="00AB02D8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AB02D8">
              <w:rPr>
                <w:rFonts w:ascii="Arial" w:hAnsi="Arial" w:cs="Arial"/>
                <w:b/>
                <w:sz w:val="20"/>
                <w:szCs w:val="16"/>
              </w:rPr>
              <w:t>Информационные знаки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89410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5038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42F99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2E23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D257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2CC4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474C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3865DE53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AA943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27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C2CD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6.4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1AC45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Место стоянки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A9D53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22CD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F8DC5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0+132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EB1F4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требуется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DD35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20B52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92AA4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слева</w:t>
            </w:r>
          </w:p>
        </w:tc>
      </w:tr>
      <w:tr w:rsidR="00AB02D8" w:rsidRPr="00AB02D8" w14:paraId="73D043CB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EDCA9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41650" w14:textId="77777777" w:rsidR="00AB02D8" w:rsidRPr="00AB02D8" w:rsidRDefault="00AB02D8" w:rsidP="00AB02D8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AB02D8">
              <w:rPr>
                <w:rFonts w:ascii="Arial" w:hAnsi="Arial" w:cs="Arial"/>
                <w:b/>
                <w:sz w:val="18"/>
                <w:szCs w:val="16"/>
              </w:rPr>
              <w:t>Итого установлено: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8C982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7873F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C6204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8FD1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2E3D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C038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02A02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87229" w14:textId="77777777" w:rsidR="00AB02D8" w:rsidRPr="00AB02D8" w:rsidRDefault="00AB02D8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35B71D96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5A5B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3A877" w14:textId="77777777" w:rsidR="00AB02D8" w:rsidRPr="00AB02D8" w:rsidRDefault="00AB02D8" w:rsidP="00AB02D8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AB02D8">
              <w:rPr>
                <w:rFonts w:ascii="Arial" w:hAnsi="Arial" w:cs="Arial"/>
                <w:b/>
                <w:sz w:val="20"/>
                <w:szCs w:val="16"/>
              </w:rPr>
              <w:t>Итого требуется: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2932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51D2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C7262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CCDD5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108A5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5787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BFF05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331B7" w14:textId="77777777" w:rsidR="00AB02D8" w:rsidRPr="00AB02D8" w:rsidRDefault="00AB02D8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7E279B92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6D0B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2ED47" w14:textId="77777777" w:rsidR="00AB02D8" w:rsidRPr="00AB02D8" w:rsidRDefault="00AB02D8" w:rsidP="00AB02D8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AB02D8">
              <w:rPr>
                <w:rFonts w:ascii="Arial" w:hAnsi="Arial" w:cs="Arial"/>
                <w:b/>
                <w:sz w:val="20"/>
                <w:szCs w:val="16"/>
              </w:rPr>
              <w:t>Итого: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597F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4543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EDE1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B607D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17B7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A7F30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E310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C86AE" w14:textId="77777777" w:rsidR="00AB02D8" w:rsidRPr="00AB02D8" w:rsidRDefault="00AB02D8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66E7507F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8327D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5C865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8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57C25" w14:textId="77777777" w:rsidR="00AB02D8" w:rsidRPr="00AB02D8" w:rsidRDefault="00AB02D8" w:rsidP="00AB02D8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AB02D8">
              <w:rPr>
                <w:rFonts w:ascii="Arial" w:hAnsi="Arial" w:cs="Arial"/>
                <w:b/>
                <w:sz w:val="20"/>
                <w:szCs w:val="16"/>
              </w:rPr>
              <w:t>Знаки дополнительной информации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86CC9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2309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ED4F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CE5E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D2849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F5009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E491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2266465B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8011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28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F7B5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8.2.1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CAA13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Зона действия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58E84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9423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DC69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0+11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78C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F4A8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B1920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справа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FB2A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30F97488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5CAA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29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D42D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8.13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9EC79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Направление главной дороги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1CAE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1DDCD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6F22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0+22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5164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4F75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19202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B228D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слева</w:t>
            </w:r>
          </w:p>
        </w:tc>
      </w:tr>
      <w:tr w:rsidR="00AB02D8" w:rsidRPr="00AB02D8" w14:paraId="4781811A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8622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30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AE085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8.2.1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3FA2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Зона действия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0679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3A369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0E7F5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0+183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F82A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47385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0A542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0BD0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слева</w:t>
            </w:r>
          </w:p>
        </w:tc>
      </w:tr>
      <w:tr w:rsidR="00AB02D8" w:rsidRPr="00AB02D8" w14:paraId="5469F412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2931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0DE19" w14:textId="77777777" w:rsidR="00AB02D8" w:rsidRPr="00AB02D8" w:rsidRDefault="00AB02D8" w:rsidP="00AB02D8">
            <w:pPr>
              <w:rPr>
                <w:rFonts w:ascii="Arial" w:hAnsi="Arial" w:cs="Arial"/>
                <w:b/>
                <w:sz w:val="18"/>
                <w:szCs w:val="16"/>
              </w:rPr>
            </w:pPr>
            <w:r w:rsidRPr="00AB02D8">
              <w:rPr>
                <w:rFonts w:ascii="Arial" w:hAnsi="Arial" w:cs="Arial"/>
                <w:b/>
                <w:sz w:val="18"/>
                <w:szCs w:val="16"/>
              </w:rPr>
              <w:t>Итого установлено: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546A5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3C83D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58AA7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4FA6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624E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39DCF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9DA24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26142" w14:textId="77777777" w:rsidR="00AB02D8" w:rsidRPr="00AB02D8" w:rsidRDefault="00AB02D8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6B132995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5413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48DD0" w14:textId="77777777" w:rsidR="00AB02D8" w:rsidRPr="00AB02D8" w:rsidRDefault="00AB02D8" w:rsidP="00AB02D8">
            <w:pPr>
              <w:rPr>
                <w:rFonts w:ascii="Arial" w:hAnsi="Arial" w:cs="Arial"/>
                <w:b/>
                <w:sz w:val="18"/>
                <w:szCs w:val="16"/>
              </w:rPr>
            </w:pPr>
            <w:r w:rsidRPr="00AB02D8">
              <w:rPr>
                <w:rFonts w:ascii="Arial" w:hAnsi="Arial" w:cs="Arial"/>
                <w:b/>
                <w:sz w:val="18"/>
                <w:szCs w:val="16"/>
              </w:rPr>
              <w:t>Итого требуется: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13783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B52FD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B88CD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C18F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64BD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852F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0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3C23F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FAFAB" w14:textId="77777777" w:rsidR="00AB02D8" w:rsidRPr="00AB02D8" w:rsidRDefault="00AB02D8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171C9196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F19B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A3A33" w14:textId="77777777" w:rsidR="00AB02D8" w:rsidRPr="00AB02D8" w:rsidRDefault="00AB02D8" w:rsidP="00AB02D8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AB02D8">
              <w:rPr>
                <w:rFonts w:ascii="Arial" w:hAnsi="Arial" w:cs="Arial"/>
                <w:b/>
                <w:sz w:val="20"/>
                <w:szCs w:val="16"/>
              </w:rPr>
              <w:t>Итого: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7A39F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CF69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C9A94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3018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F3346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ECEF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7691F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8A05B" w14:textId="77777777" w:rsidR="00AB02D8" w:rsidRPr="00AB02D8" w:rsidRDefault="00AB02D8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21AF7BD6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9E8C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315F9" w14:textId="77777777" w:rsidR="00AB02D8" w:rsidRPr="00AB02D8" w:rsidRDefault="00AB02D8" w:rsidP="00AB02D8">
            <w:pPr>
              <w:rPr>
                <w:rFonts w:ascii="Arial" w:hAnsi="Arial" w:cs="Arial"/>
                <w:b/>
                <w:sz w:val="18"/>
                <w:szCs w:val="16"/>
              </w:rPr>
            </w:pPr>
            <w:r w:rsidRPr="00AB02D8">
              <w:rPr>
                <w:rFonts w:ascii="Arial" w:hAnsi="Arial" w:cs="Arial"/>
                <w:b/>
                <w:sz w:val="18"/>
                <w:szCs w:val="16"/>
              </w:rPr>
              <w:t>Всего установлено: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EAD79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E7C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4A710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9E362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506E3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5F59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12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BE531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4773E" w14:textId="77777777" w:rsidR="00AB02D8" w:rsidRPr="00AB02D8" w:rsidRDefault="00AB02D8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B02D8" w:rsidRPr="00AB02D8" w14:paraId="48B5A03B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E9363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92437" w14:textId="77777777" w:rsidR="00AB02D8" w:rsidRPr="00AB02D8" w:rsidRDefault="00AB02D8" w:rsidP="00AB02D8">
            <w:pPr>
              <w:rPr>
                <w:rFonts w:ascii="Arial" w:hAnsi="Arial" w:cs="Arial"/>
                <w:b/>
                <w:sz w:val="18"/>
                <w:szCs w:val="16"/>
              </w:rPr>
            </w:pPr>
            <w:r w:rsidRPr="00AB02D8">
              <w:rPr>
                <w:rFonts w:ascii="Arial" w:hAnsi="Arial" w:cs="Arial"/>
                <w:b/>
                <w:sz w:val="18"/>
                <w:szCs w:val="16"/>
              </w:rPr>
              <w:t>Всего требуется: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F375C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B950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1B1EB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365EE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A21F8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5FE02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19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E878A" w14:textId="77777777" w:rsidR="00AB02D8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299DE" w14:textId="77777777" w:rsidR="00AB02D8" w:rsidRPr="00AB02D8" w:rsidRDefault="00AB02D8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1842E0" w:rsidRPr="00AB02D8" w14:paraId="035358E2" w14:textId="77777777" w:rsidTr="00AD58F5">
        <w:trPr>
          <w:trHeight w:val="21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0D551" w14:textId="77777777" w:rsidR="001842E0" w:rsidRPr="00AB02D8" w:rsidRDefault="001842E0" w:rsidP="00AB02D8">
            <w:pPr>
              <w:rPr>
                <w:rFonts w:ascii="Arial" w:hAnsi="Arial" w:cs="Arial"/>
                <w:sz w:val="20"/>
                <w:szCs w:val="16"/>
              </w:rPr>
            </w:pPr>
            <w:bookmarkStart w:id="3" w:name="EXP1"/>
            <w:bookmarkEnd w:id="3"/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4751E" w14:textId="77777777" w:rsidR="001842E0" w:rsidRPr="00AB02D8" w:rsidRDefault="00AB02D8" w:rsidP="00AB02D8">
            <w:pPr>
              <w:rPr>
                <w:rFonts w:ascii="Arial" w:hAnsi="Arial" w:cs="Arial"/>
                <w:b/>
                <w:sz w:val="18"/>
                <w:szCs w:val="16"/>
              </w:rPr>
            </w:pPr>
            <w:r w:rsidRPr="00AB02D8">
              <w:rPr>
                <w:rFonts w:ascii="Arial" w:hAnsi="Arial" w:cs="Arial"/>
                <w:b/>
                <w:sz w:val="18"/>
                <w:szCs w:val="16"/>
              </w:rPr>
              <w:t>Всего: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DE0EF" w14:textId="77777777" w:rsidR="001842E0" w:rsidRPr="00AB02D8" w:rsidRDefault="001842E0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AECEA" w14:textId="77777777" w:rsidR="001842E0" w:rsidRPr="00AB02D8" w:rsidRDefault="001842E0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FC0C6" w14:textId="77777777" w:rsidR="001842E0" w:rsidRPr="00AB02D8" w:rsidRDefault="001842E0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337C2" w14:textId="77777777" w:rsidR="001842E0" w:rsidRPr="00AB02D8" w:rsidRDefault="001842E0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EE06C" w14:textId="77777777" w:rsidR="001842E0" w:rsidRPr="00AB02D8" w:rsidRDefault="001842E0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46C00" w14:textId="77777777" w:rsidR="001842E0" w:rsidRPr="00AB02D8" w:rsidRDefault="00AB02D8" w:rsidP="00AB02D8">
            <w:pPr>
              <w:rPr>
                <w:rFonts w:ascii="Arial" w:hAnsi="Arial" w:cs="Arial"/>
                <w:sz w:val="20"/>
                <w:szCs w:val="16"/>
              </w:rPr>
            </w:pPr>
            <w:r w:rsidRPr="00AB02D8">
              <w:rPr>
                <w:rFonts w:ascii="Arial" w:hAnsi="Arial" w:cs="Arial"/>
                <w:sz w:val="20"/>
                <w:szCs w:val="16"/>
              </w:rPr>
              <w:t>31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FEA88" w14:textId="77777777" w:rsidR="001842E0" w:rsidRPr="00AB02D8" w:rsidRDefault="001842E0" w:rsidP="00AB02D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53587" w14:textId="77777777" w:rsidR="001842E0" w:rsidRPr="00AB02D8" w:rsidRDefault="001842E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</w:tbl>
    <w:p w14:paraId="2F858B9A" w14:textId="77777777" w:rsidR="001842E0" w:rsidRDefault="001842E0">
      <w:pPr>
        <w:pStyle w:val="a3"/>
        <w:rPr>
          <w:rFonts w:eastAsia="MS Mincho"/>
          <w:sz w:val="16"/>
        </w:rPr>
      </w:pPr>
    </w:p>
    <w:p w14:paraId="314960F3" w14:textId="77777777" w:rsidR="00AD58F5" w:rsidRPr="00AB02D8" w:rsidRDefault="00AD58F5">
      <w:pPr>
        <w:pStyle w:val="a3"/>
        <w:rPr>
          <w:rFonts w:eastAsia="MS Mincho"/>
          <w:sz w:val="16"/>
        </w:rPr>
      </w:pPr>
    </w:p>
    <w:p w14:paraId="67191820" w14:textId="77777777" w:rsidR="00390B15" w:rsidRDefault="00390B15" w:rsidP="00390B15">
      <w:pPr>
        <w:pStyle w:val="a7"/>
        <w:outlineLvl w:val="0"/>
        <w:rPr>
          <w:rFonts w:eastAsia="MS Mincho"/>
        </w:rPr>
      </w:pPr>
      <w:r>
        <w:t>Ведомость размещения искусственного освещения</w:t>
      </w:r>
    </w:p>
    <w:p w14:paraId="48BF7943" w14:textId="77777777" w:rsidR="00390B15" w:rsidRDefault="00390B15" w:rsidP="00390B15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ул. Октябрьская</w:t>
      </w:r>
    </w:p>
    <w:p w14:paraId="749BDFEB" w14:textId="77777777" w:rsidR="00390B15" w:rsidRDefault="00390B15" w:rsidP="00390B15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0+833</w:t>
      </w:r>
    </w:p>
    <w:p w14:paraId="1AEA3FBF" w14:textId="77777777" w:rsidR="00390B15" w:rsidRDefault="00390B15" w:rsidP="00390B15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14:paraId="279C4227" w14:textId="77777777" w:rsidR="00390B15" w:rsidRDefault="00390B15" w:rsidP="00390B15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0078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"/>
        <w:gridCol w:w="1428"/>
        <w:gridCol w:w="1428"/>
        <w:gridCol w:w="1348"/>
        <w:gridCol w:w="1348"/>
        <w:gridCol w:w="1348"/>
        <w:gridCol w:w="1348"/>
        <w:gridCol w:w="1348"/>
      </w:tblGrid>
      <w:tr w:rsidR="00390B15" w:rsidRPr="00D21FB6" w14:paraId="19A0270A" w14:textId="77777777" w:rsidTr="002947CE">
        <w:trPr>
          <w:cantSplit/>
          <w:trHeight w:val="24"/>
          <w:tblHeader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14:paraId="30A29BC0" w14:textId="77777777" w:rsidR="00390B15" w:rsidRPr="00D21FB6" w:rsidRDefault="00390B15" w:rsidP="002947CE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14:paraId="693DD676" w14:textId="77777777" w:rsidR="00390B15" w:rsidRPr="00D21FB6" w:rsidRDefault="00390B15" w:rsidP="002947CE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14:paraId="0459522D" w14:textId="77777777" w:rsidR="00390B15" w:rsidRPr="00D21FB6" w:rsidRDefault="00390B15" w:rsidP="002947CE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14:paraId="71B22BA3" w14:textId="77777777" w:rsidR="00390B15" w:rsidRPr="00D21FB6" w:rsidRDefault="00390B15" w:rsidP="002947CE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348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14:paraId="5B40FB42" w14:textId="77777777" w:rsidR="00390B15" w:rsidRPr="00D21FB6" w:rsidRDefault="00390B15" w:rsidP="002947CE">
            <w:pPr>
              <w:jc w:val="center"/>
              <w:rPr>
                <w:rFonts w:ascii="Arial" w:hAnsi="Arial" w:cs="Arial"/>
                <w:b/>
                <w:bCs/>
                <w:sz w:val="22"/>
                <w:szCs w:val="18"/>
              </w:rPr>
            </w:pPr>
          </w:p>
        </w:tc>
        <w:tc>
          <w:tcPr>
            <w:tcW w:w="269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F44E" w14:textId="77777777" w:rsidR="00390B15" w:rsidRPr="00D21FB6" w:rsidRDefault="00390B15" w:rsidP="002947CE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21FB6">
              <w:rPr>
                <w:rFonts w:ascii="Arial" w:hAnsi="Arial" w:cs="Arial"/>
                <w:b/>
                <w:bCs/>
                <w:sz w:val="22"/>
                <w:szCs w:val="18"/>
              </w:rPr>
              <w:t>Протяженность, м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14:paraId="37F052AA" w14:textId="77777777" w:rsidR="00390B15" w:rsidRPr="00D21FB6" w:rsidRDefault="00390B15" w:rsidP="002947CE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390B15" w:rsidRPr="00D21FB6" w14:paraId="2C770EA4" w14:textId="77777777" w:rsidTr="002947CE">
        <w:trPr>
          <w:trHeight w:val="24"/>
          <w:tblHeader/>
          <w:jc w:val="center"/>
        </w:trPr>
        <w:tc>
          <w:tcPr>
            <w:tcW w:w="48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677F6" w14:textId="77777777" w:rsidR="00390B15" w:rsidRPr="00D21FB6" w:rsidRDefault="00390B15" w:rsidP="002947CE">
            <w:pPr>
              <w:jc w:val="center"/>
              <w:rPr>
                <w:rFonts w:ascii="Arial" w:hAnsi="Arial" w:cs="Arial"/>
                <w:b/>
                <w:bCs/>
                <w:sz w:val="22"/>
                <w:szCs w:val="18"/>
              </w:rPr>
            </w:pPr>
          </w:p>
          <w:p w14:paraId="0334DD3B" w14:textId="77777777" w:rsidR="00390B15" w:rsidRPr="00D21FB6" w:rsidRDefault="00390B15" w:rsidP="002947CE">
            <w:pPr>
              <w:jc w:val="center"/>
              <w:rPr>
                <w:rFonts w:ascii="Arial" w:hAnsi="Arial" w:cs="Arial"/>
                <w:b/>
                <w:bCs/>
                <w:sz w:val="22"/>
                <w:szCs w:val="18"/>
              </w:rPr>
            </w:pPr>
            <w:r w:rsidRPr="00D21FB6">
              <w:rPr>
                <w:rFonts w:ascii="Arial" w:hAnsi="Arial" w:cs="Arial"/>
                <w:b/>
                <w:bCs/>
                <w:sz w:val="22"/>
                <w:szCs w:val="18"/>
              </w:rPr>
              <w:t>№п/п</w:t>
            </w:r>
          </w:p>
        </w:tc>
        <w:tc>
          <w:tcPr>
            <w:tcW w:w="142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7D124" w14:textId="77777777" w:rsidR="00390B15" w:rsidRPr="00D21FB6" w:rsidRDefault="00390B15" w:rsidP="002947CE">
            <w:pPr>
              <w:jc w:val="center"/>
              <w:rPr>
                <w:rFonts w:ascii="Arial" w:hAnsi="Arial" w:cs="Arial"/>
                <w:b/>
                <w:bCs/>
                <w:sz w:val="22"/>
                <w:szCs w:val="18"/>
              </w:rPr>
            </w:pPr>
          </w:p>
          <w:p w14:paraId="12BF081B" w14:textId="77777777" w:rsidR="00390B15" w:rsidRPr="00D21FB6" w:rsidRDefault="00390B15" w:rsidP="002947CE">
            <w:pPr>
              <w:jc w:val="center"/>
              <w:rPr>
                <w:rFonts w:ascii="Arial" w:hAnsi="Arial" w:cs="Arial"/>
                <w:b/>
                <w:bCs/>
                <w:sz w:val="22"/>
                <w:szCs w:val="18"/>
              </w:rPr>
            </w:pPr>
            <w:r w:rsidRPr="00D21FB6">
              <w:rPr>
                <w:rFonts w:ascii="Arial" w:hAnsi="Arial" w:cs="Arial"/>
                <w:b/>
                <w:bCs/>
                <w:sz w:val="22"/>
                <w:szCs w:val="18"/>
              </w:rPr>
              <w:t>Начало участка, км +м</w:t>
            </w:r>
          </w:p>
        </w:tc>
        <w:tc>
          <w:tcPr>
            <w:tcW w:w="142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6BCDD" w14:textId="77777777" w:rsidR="00390B15" w:rsidRPr="00D21FB6" w:rsidRDefault="00390B15" w:rsidP="002947CE">
            <w:pPr>
              <w:jc w:val="center"/>
              <w:rPr>
                <w:rFonts w:ascii="Arial" w:hAnsi="Arial" w:cs="Arial"/>
                <w:b/>
                <w:bCs/>
                <w:sz w:val="22"/>
                <w:szCs w:val="18"/>
              </w:rPr>
            </w:pPr>
          </w:p>
          <w:p w14:paraId="28A847F3" w14:textId="77777777" w:rsidR="00390B15" w:rsidRPr="00D21FB6" w:rsidRDefault="00390B15" w:rsidP="002947CE">
            <w:pPr>
              <w:jc w:val="center"/>
              <w:rPr>
                <w:rFonts w:ascii="Arial" w:hAnsi="Arial" w:cs="Arial"/>
                <w:b/>
                <w:bCs/>
                <w:sz w:val="22"/>
                <w:szCs w:val="18"/>
              </w:rPr>
            </w:pPr>
            <w:r w:rsidRPr="00D21FB6">
              <w:rPr>
                <w:rFonts w:ascii="Arial" w:hAnsi="Arial" w:cs="Arial"/>
                <w:b/>
                <w:bCs/>
                <w:sz w:val="22"/>
                <w:szCs w:val="18"/>
              </w:rPr>
              <w:t>Конец участка, км +м</w:t>
            </w:r>
          </w:p>
        </w:tc>
        <w:tc>
          <w:tcPr>
            <w:tcW w:w="13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DCEAB3" w14:textId="77777777" w:rsidR="00390B15" w:rsidRPr="00D21FB6" w:rsidRDefault="00390B15" w:rsidP="002947CE">
            <w:pPr>
              <w:jc w:val="center"/>
              <w:rPr>
                <w:rFonts w:ascii="Arial" w:hAnsi="Arial" w:cs="Arial"/>
                <w:b/>
                <w:bCs/>
                <w:sz w:val="22"/>
                <w:szCs w:val="18"/>
              </w:rPr>
            </w:pPr>
          </w:p>
          <w:p w14:paraId="6824C26C" w14:textId="77777777" w:rsidR="00390B15" w:rsidRPr="00D21FB6" w:rsidRDefault="00390B15" w:rsidP="002947CE">
            <w:pPr>
              <w:jc w:val="center"/>
              <w:rPr>
                <w:rFonts w:ascii="Arial" w:hAnsi="Arial" w:cs="Arial"/>
                <w:b/>
                <w:bCs/>
                <w:sz w:val="22"/>
                <w:szCs w:val="18"/>
              </w:rPr>
            </w:pPr>
            <w:r w:rsidRPr="00D21FB6">
              <w:rPr>
                <w:rFonts w:ascii="Arial" w:hAnsi="Arial" w:cs="Arial"/>
                <w:b/>
                <w:bCs/>
                <w:sz w:val="22"/>
                <w:szCs w:val="18"/>
              </w:rPr>
              <w:t>Объект установки</w:t>
            </w:r>
          </w:p>
        </w:tc>
        <w:tc>
          <w:tcPr>
            <w:tcW w:w="1348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438A90" w14:textId="77777777" w:rsidR="00390B15" w:rsidRPr="00D21FB6" w:rsidRDefault="00390B15" w:rsidP="002947CE">
            <w:pPr>
              <w:jc w:val="center"/>
              <w:rPr>
                <w:rFonts w:ascii="Arial" w:hAnsi="Arial" w:cs="Arial"/>
                <w:b/>
                <w:bCs/>
                <w:sz w:val="22"/>
                <w:szCs w:val="18"/>
              </w:rPr>
            </w:pPr>
          </w:p>
          <w:p w14:paraId="6B27B4A4" w14:textId="77777777" w:rsidR="00390B15" w:rsidRPr="00D21FB6" w:rsidRDefault="00390B15" w:rsidP="002947CE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21FB6">
              <w:rPr>
                <w:rFonts w:ascii="Arial" w:hAnsi="Arial" w:cs="Arial"/>
                <w:b/>
                <w:bCs/>
                <w:sz w:val="22"/>
                <w:szCs w:val="18"/>
              </w:rPr>
              <w:t>Количество опор \ светильников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9DADB" w14:textId="77777777" w:rsidR="00390B15" w:rsidRPr="00D21FB6" w:rsidRDefault="00390B15" w:rsidP="00957BB2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21FB6">
              <w:rPr>
                <w:rFonts w:ascii="Arial" w:hAnsi="Arial" w:cs="Arial"/>
                <w:b/>
                <w:bCs/>
                <w:sz w:val="22"/>
                <w:szCs w:val="18"/>
              </w:rPr>
              <w:t xml:space="preserve">Проектируемые </w:t>
            </w:r>
            <w:r w:rsidR="00957BB2">
              <w:rPr>
                <w:rFonts w:ascii="Arial" w:hAnsi="Arial" w:cs="Arial"/>
                <w:b/>
                <w:bCs/>
                <w:sz w:val="22"/>
                <w:szCs w:val="18"/>
              </w:rPr>
              <w:t>,</w:t>
            </w:r>
            <w:r w:rsidRPr="00D21FB6">
              <w:rPr>
                <w:rFonts w:ascii="Arial" w:hAnsi="Arial" w:cs="Arial"/>
                <w:b/>
                <w:bCs/>
                <w:sz w:val="22"/>
                <w:szCs w:val="18"/>
              </w:rPr>
              <w:t xml:space="preserve"> м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DF753" w14:textId="77777777" w:rsidR="00390B15" w:rsidRPr="00D21FB6" w:rsidRDefault="00390B15" w:rsidP="002947CE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21FB6">
              <w:rPr>
                <w:rFonts w:ascii="Arial" w:hAnsi="Arial" w:cs="Arial"/>
                <w:b/>
                <w:bCs/>
                <w:sz w:val="22"/>
                <w:szCs w:val="18"/>
              </w:rPr>
              <w:t>Фактически установленные, м</w:t>
            </w:r>
          </w:p>
        </w:tc>
        <w:tc>
          <w:tcPr>
            <w:tcW w:w="13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5F70E" w14:textId="77777777" w:rsidR="00390B15" w:rsidRPr="00D21FB6" w:rsidRDefault="00390B15" w:rsidP="002947CE">
            <w:pPr>
              <w:jc w:val="center"/>
              <w:rPr>
                <w:rFonts w:ascii="Arial" w:hAnsi="Arial" w:cs="Arial"/>
                <w:b/>
                <w:bCs/>
                <w:sz w:val="22"/>
                <w:szCs w:val="18"/>
              </w:rPr>
            </w:pPr>
          </w:p>
          <w:p w14:paraId="5143AE00" w14:textId="77777777" w:rsidR="00390B15" w:rsidRPr="00D21FB6" w:rsidRDefault="00390B15" w:rsidP="002947CE">
            <w:pPr>
              <w:jc w:val="center"/>
              <w:rPr>
                <w:rFonts w:ascii="Arial" w:hAnsi="Arial" w:cs="Arial"/>
                <w:b/>
                <w:bCs/>
                <w:sz w:val="22"/>
                <w:szCs w:val="18"/>
              </w:rPr>
            </w:pPr>
            <w:r w:rsidRPr="00D21FB6">
              <w:rPr>
                <w:rFonts w:ascii="Arial" w:hAnsi="Arial" w:cs="Arial"/>
                <w:b/>
                <w:bCs/>
                <w:sz w:val="22"/>
                <w:szCs w:val="18"/>
              </w:rPr>
              <w:t>Расположение</w:t>
            </w:r>
          </w:p>
        </w:tc>
      </w:tr>
      <w:tr w:rsidR="00390B15" w:rsidRPr="00D21FB6" w14:paraId="44CA017B" w14:textId="77777777" w:rsidTr="002947CE">
        <w:trPr>
          <w:trHeight w:val="24"/>
          <w:tblHeader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97ED8" w14:textId="77777777" w:rsidR="00390B15" w:rsidRPr="00D21FB6" w:rsidRDefault="00390B15" w:rsidP="002947CE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21FB6">
              <w:rPr>
                <w:rFonts w:ascii="Arial" w:hAnsi="Arial" w:cs="Arial"/>
                <w:b/>
                <w:bCs/>
                <w:sz w:val="22"/>
                <w:szCs w:val="18"/>
              </w:rPr>
              <w:t>1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4196F" w14:textId="77777777" w:rsidR="00390B15" w:rsidRPr="00D21FB6" w:rsidRDefault="00390B15" w:rsidP="002947CE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21FB6">
              <w:rPr>
                <w:rFonts w:ascii="Arial" w:hAnsi="Arial" w:cs="Arial"/>
                <w:b/>
                <w:bCs/>
                <w:sz w:val="22"/>
                <w:szCs w:val="18"/>
              </w:rPr>
              <w:t>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07FA2" w14:textId="77777777" w:rsidR="00390B15" w:rsidRPr="00D21FB6" w:rsidRDefault="00390B15" w:rsidP="002947CE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21FB6">
              <w:rPr>
                <w:rFonts w:ascii="Arial" w:hAnsi="Arial" w:cs="Arial"/>
                <w:b/>
                <w:bCs/>
                <w:sz w:val="22"/>
                <w:szCs w:val="18"/>
              </w:rPr>
              <w:t>3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D2830" w14:textId="77777777" w:rsidR="00390B15" w:rsidRPr="00D21FB6" w:rsidRDefault="00390B15" w:rsidP="002947CE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21FB6">
              <w:rPr>
                <w:rFonts w:ascii="Arial" w:hAnsi="Arial" w:cs="Arial"/>
                <w:b/>
                <w:bCs/>
                <w:sz w:val="22"/>
                <w:szCs w:val="18"/>
              </w:rPr>
              <w:t>4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BBE70" w14:textId="77777777" w:rsidR="00390B15" w:rsidRPr="00D21FB6" w:rsidRDefault="00390B15" w:rsidP="002947CE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21FB6">
              <w:rPr>
                <w:rFonts w:ascii="Arial" w:hAnsi="Arial" w:cs="Arial"/>
                <w:b/>
                <w:bCs/>
                <w:sz w:val="22"/>
                <w:szCs w:val="18"/>
              </w:rPr>
              <w:t>5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5920D" w14:textId="77777777" w:rsidR="00390B15" w:rsidRPr="00D21FB6" w:rsidRDefault="00390B15" w:rsidP="002947CE">
            <w:pPr>
              <w:jc w:val="center"/>
              <w:rPr>
                <w:rFonts w:ascii="Arial" w:hAnsi="Arial" w:cs="Arial"/>
                <w:b/>
                <w:bCs/>
                <w:sz w:val="22"/>
                <w:szCs w:val="18"/>
              </w:rPr>
            </w:pPr>
            <w:r w:rsidRPr="00D21FB6">
              <w:rPr>
                <w:rFonts w:ascii="Arial" w:hAnsi="Arial" w:cs="Arial"/>
                <w:b/>
                <w:bCs/>
                <w:sz w:val="22"/>
                <w:szCs w:val="18"/>
              </w:rPr>
              <w:t>6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0BB83" w14:textId="77777777" w:rsidR="00390B15" w:rsidRPr="00D21FB6" w:rsidRDefault="00390B15" w:rsidP="002947CE">
            <w:pPr>
              <w:jc w:val="center"/>
              <w:rPr>
                <w:rFonts w:ascii="Arial" w:hAnsi="Arial" w:cs="Arial"/>
                <w:b/>
                <w:bCs/>
                <w:sz w:val="22"/>
                <w:szCs w:val="18"/>
              </w:rPr>
            </w:pPr>
            <w:r w:rsidRPr="00D21FB6">
              <w:rPr>
                <w:rFonts w:ascii="Arial" w:hAnsi="Arial" w:cs="Arial"/>
                <w:b/>
                <w:bCs/>
                <w:sz w:val="22"/>
                <w:szCs w:val="18"/>
              </w:rPr>
              <w:t>7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672AD" w14:textId="77777777" w:rsidR="00390B15" w:rsidRPr="00D21FB6" w:rsidRDefault="00390B15" w:rsidP="002947CE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21FB6">
              <w:rPr>
                <w:rFonts w:ascii="Arial" w:hAnsi="Arial" w:cs="Arial"/>
                <w:b/>
                <w:bCs/>
                <w:sz w:val="22"/>
                <w:szCs w:val="18"/>
              </w:rPr>
              <w:t>8</w:t>
            </w:r>
          </w:p>
        </w:tc>
      </w:tr>
      <w:tr w:rsidR="00390B15" w:rsidRPr="00D21FB6" w14:paraId="54881E8F" w14:textId="77777777" w:rsidTr="002947CE">
        <w:trPr>
          <w:trHeight w:val="24"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7B316" w14:textId="77777777" w:rsidR="00390B15" w:rsidRPr="00D21FB6" w:rsidRDefault="00390B15" w:rsidP="002947CE">
            <w:pPr>
              <w:rPr>
                <w:rFonts w:ascii="Arial" w:hAnsi="Arial" w:cs="Arial"/>
                <w:sz w:val="22"/>
              </w:rPr>
            </w:pPr>
            <w:r w:rsidRPr="00D21FB6">
              <w:rPr>
                <w:rFonts w:ascii="Arial" w:hAnsi="Arial" w:cs="Arial"/>
                <w:sz w:val="22"/>
              </w:rPr>
              <w:t>Итого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E1FF3" w14:textId="77777777" w:rsidR="00390B15" w:rsidRPr="00D21FB6" w:rsidRDefault="00390B15" w:rsidP="002947C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C4F4B" w14:textId="77777777" w:rsidR="00390B15" w:rsidRPr="00D21FB6" w:rsidRDefault="00390B15" w:rsidP="002947C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ADBEB" w14:textId="77777777" w:rsidR="00390B15" w:rsidRPr="00D21FB6" w:rsidRDefault="00390B15" w:rsidP="002947C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3AC5A" w14:textId="77777777" w:rsidR="00390B15" w:rsidRPr="00D21FB6" w:rsidRDefault="00390B15" w:rsidP="002947CE">
            <w:pPr>
              <w:rPr>
                <w:rFonts w:ascii="Arial" w:hAnsi="Arial" w:cs="Arial"/>
                <w:sz w:val="22"/>
              </w:rPr>
            </w:pPr>
            <w:r w:rsidRPr="00D21FB6">
              <w:rPr>
                <w:rFonts w:ascii="Arial" w:hAnsi="Arial" w:cs="Arial"/>
                <w:sz w:val="22"/>
              </w:rPr>
              <w:t>20/20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7B456" w14:textId="77777777" w:rsidR="00390B15" w:rsidRPr="00D21FB6" w:rsidRDefault="00390B15" w:rsidP="002947CE">
            <w:pPr>
              <w:rPr>
                <w:rFonts w:ascii="Arial" w:hAnsi="Arial" w:cs="Arial"/>
                <w:sz w:val="22"/>
              </w:rPr>
            </w:pPr>
            <w:r w:rsidRPr="00D21FB6">
              <w:rPr>
                <w:rFonts w:ascii="Arial" w:hAnsi="Arial" w:cs="Arial"/>
                <w:sz w:val="22"/>
              </w:rPr>
              <w:t>855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E3790" w14:textId="77777777" w:rsidR="00390B15" w:rsidRPr="00D21FB6" w:rsidRDefault="00390B15" w:rsidP="002947CE">
            <w:pPr>
              <w:rPr>
                <w:rFonts w:ascii="Arial" w:hAnsi="Arial" w:cs="Arial"/>
                <w:sz w:val="22"/>
              </w:rPr>
            </w:pPr>
            <w:r w:rsidRPr="00D21FB6">
              <w:rPr>
                <w:rFonts w:ascii="Arial" w:hAnsi="Arial" w:cs="Arial"/>
                <w:sz w:val="22"/>
              </w:rPr>
              <w:t>783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64D82" w14:textId="77777777" w:rsidR="00390B15" w:rsidRPr="00D21FB6" w:rsidRDefault="00390B15" w:rsidP="002947CE">
            <w:pPr>
              <w:rPr>
                <w:rFonts w:ascii="Arial" w:hAnsi="Arial" w:cs="Arial"/>
                <w:sz w:val="22"/>
              </w:rPr>
            </w:pPr>
          </w:p>
        </w:tc>
      </w:tr>
      <w:tr w:rsidR="00390B15" w:rsidRPr="00D21FB6" w14:paraId="4F164D23" w14:textId="77777777" w:rsidTr="002947CE">
        <w:trPr>
          <w:trHeight w:val="24"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945D8" w14:textId="77777777" w:rsidR="00390B15" w:rsidRPr="00D21FB6" w:rsidRDefault="00390B15" w:rsidP="002947CE">
            <w:pPr>
              <w:rPr>
                <w:rFonts w:ascii="Arial" w:hAnsi="Arial" w:cs="Arial"/>
                <w:sz w:val="22"/>
              </w:rPr>
            </w:pPr>
            <w:r w:rsidRPr="00D21FB6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9268A" w14:textId="77777777" w:rsidR="00390B15" w:rsidRPr="00D21FB6" w:rsidRDefault="00390B15" w:rsidP="002947CE">
            <w:pPr>
              <w:rPr>
                <w:rFonts w:ascii="Arial" w:hAnsi="Arial" w:cs="Arial"/>
                <w:sz w:val="22"/>
              </w:rPr>
            </w:pPr>
            <w:r w:rsidRPr="00D21FB6">
              <w:rPr>
                <w:rFonts w:ascii="Arial" w:hAnsi="Arial" w:cs="Arial"/>
                <w:sz w:val="22"/>
              </w:rPr>
              <w:t>0+32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86960" w14:textId="77777777" w:rsidR="00390B15" w:rsidRPr="00D21FB6" w:rsidRDefault="00390B15" w:rsidP="002947CE">
            <w:pPr>
              <w:rPr>
                <w:rFonts w:ascii="Arial" w:hAnsi="Arial" w:cs="Arial"/>
                <w:sz w:val="22"/>
              </w:rPr>
            </w:pPr>
            <w:r w:rsidRPr="00D21FB6">
              <w:rPr>
                <w:rFonts w:ascii="Arial" w:hAnsi="Arial" w:cs="Arial"/>
                <w:sz w:val="22"/>
              </w:rPr>
              <w:t>0+791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F81A1" w14:textId="77777777" w:rsidR="00390B15" w:rsidRPr="00D21FB6" w:rsidRDefault="00390B15" w:rsidP="002947CE">
            <w:pPr>
              <w:rPr>
                <w:rFonts w:ascii="Arial" w:hAnsi="Arial" w:cs="Arial"/>
                <w:sz w:val="22"/>
              </w:rPr>
            </w:pPr>
            <w:r w:rsidRPr="00D21FB6">
              <w:rPr>
                <w:rFonts w:ascii="Arial" w:hAnsi="Arial" w:cs="Arial"/>
                <w:sz w:val="22"/>
              </w:rPr>
              <w:t>Населенный пункт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D0422" w14:textId="77777777" w:rsidR="00390B15" w:rsidRPr="00D21FB6" w:rsidRDefault="00390B15" w:rsidP="002947CE">
            <w:pPr>
              <w:rPr>
                <w:rFonts w:ascii="Arial" w:hAnsi="Arial" w:cs="Arial"/>
                <w:sz w:val="22"/>
              </w:rPr>
            </w:pPr>
            <w:r w:rsidRPr="00D21FB6">
              <w:rPr>
                <w:rFonts w:ascii="Arial" w:hAnsi="Arial" w:cs="Arial"/>
                <w:sz w:val="22"/>
              </w:rPr>
              <w:t>17/17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475EC" w14:textId="77777777" w:rsidR="00390B15" w:rsidRPr="00D21FB6" w:rsidRDefault="00390B15" w:rsidP="002947CE">
            <w:pPr>
              <w:rPr>
                <w:rFonts w:ascii="Arial" w:hAnsi="Arial" w:cs="Arial"/>
                <w:sz w:val="22"/>
              </w:rPr>
            </w:pPr>
            <w:r w:rsidRPr="00D21FB6">
              <w:rPr>
                <w:rFonts w:ascii="Arial" w:hAnsi="Arial" w:cs="Arial"/>
                <w:sz w:val="22"/>
              </w:rPr>
              <w:t>759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CDC51" w14:textId="77777777" w:rsidR="00390B15" w:rsidRPr="00D21FB6" w:rsidRDefault="00390B15" w:rsidP="002947CE">
            <w:pPr>
              <w:rPr>
                <w:rFonts w:ascii="Arial" w:hAnsi="Arial" w:cs="Arial"/>
                <w:sz w:val="22"/>
              </w:rPr>
            </w:pPr>
            <w:r w:rsidRPr="00D21FB6">
              <w:rPr>
                <w:rFonts w:ascii="Arial" w:hAnsi="Arial" w:cs="Arial"/>
                <w:sz w:val="22"/>
              </w:rPr>
              <w:t>687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CD362" w14:textId="77777777" w:rsidR="00390B15" w:rsidRPr="00D21FB6" w:rsidRDefault="00390B15" w:rsidP="002947CE">
            <w:pPr>
              <w:rPr>
                <w:rFonts w:ascii="Arial" w:hAnsi="Arial" w:cs="Arial"/>
                <w:sz w:val="22"/>
              </w:rPr>
            </w:pPr>
            <w:r w:rsidRPr="00D21FB6">
              <w:rPr>
                <w:rFonts w:ascii="Arial" w:hAnsi="Arial" w:cs="Arial"/>
                <w:sz w:val="22"/>
              </w:rPr>
              <w:t>справа</w:t>
            </w:r>
          </w:p>
        </w:tc>
      </w:tr>
      <w:tr w:rsidR="00390B15" w:rsidRPr="00D21FB6" w14:paraId="3128FDEF" w14:textId="77777777" w:rsidTr="002947CE">
        <w:trPr>
          <w:trHeight w:val="24"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A1F31" w14:textId="77777777" w:rsidR="00390B15" w:rsidRPr="00D21FB6" w:rsidRDefault="00390B15" w:rsidP="002947CE">
            <w:pPr>
              <w:rPr>
                <w:rFonts w:ascii="Arial" w:hAnsi="Arial" w:cs="Arial"/>
                <w:sz w:val="22"/>
              </w:rPr>
            </w:pPr>
            <w:r w:rsidRPr="00D21FB6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B6EB9" w14:textId="77777777" w:rsidR="00390B15" w:rsidRPr="00D21FB6" w:rsidRDefault="00390B15" w:rsidP="002947CE">
            <w:pPr>
              <w:rPr>
                <w:rFonts w:ascii="Arial" w:hAnsi="Arial" w:cs="Arial"/>
                <w:sz w:val="22"/>
              </w:rPr>
            </w:pPr>
            <w:r w:rsidRPr="00D21FB6">
              <w:rPr>
                <w:rFonts w:ascii="Arial" w:hAnsi="Arial" w:cs="Arial"/>
                <w:sz w:val="22"/>
              </w:rPr>
              <w:t>0+655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37377" w14:textId="77777777" w:rsidR="00390B15" w:rsidRPr="00D21FB6" w:rsidRDefault="00390B15" w:rsidP="002947CE">
            <w:pPr>
              <w:rPr>
                <w:rFonts w:ascii="Arial" w:hAnsi="Arial" w:cs="Arial"/>
                <w:sz w:val="22"/>
              </w:rPr>
            </w:pPr>
            <w:r w:rsidRPr="00D21FB6">
              <w:rPr>
                <w:rFonts w:ascii="Arial" w:hAnsi="Arial" w:cs="Arial"/>
                <w:sz w:val="22"/>
              </w:rPr>
              <w:t>0+751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18846" w14:textId="77777777" w:rsidR="00390B15" w:rsidRPr="00D21FB6" w:rsidRDefault="00390B15" w:rsidP="002947CE">
            <w:pPr>
              <w:rPr>
                <w:rFonts w:ascii="Arial" w:hAnsi="Arial" w:cs="Arial"/>
                <w:sz w:val="22"/>
              </w:rPr>
            </w:pPr>
            <w:r w:rsidRPr="00D21FB6">
              <w:rPr>
                <w:rFonts w:ascii="Arial" w:hAnsi="Arial" w:cs="Arial"/>
                <w:sz w:val="22"/>
              </w:rPr>
              <w:t>Населенный пункт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5E2C9" w14:textId="77777777" w:rsidR="00390B15" w:rsidRPr="00D21FB6" w:rsidRDefault="00390B15" w:rsidP="002947CE">
            <w:pPr>
              <w:rPr>
                <w:rFonts w:ascii="Arial" w:hAnsi="Arial" w:cs="Arial"/>
                <w:sz w:val="22"/>
              </w:rPr>
            </w:pPr>
            <w:r w:rsidRPr="00D21FB6">
              <w:rPr>
                <w:rFonts w:ascii="Arial" w:hAnsi="Arial" w:cs="Arial"/>
                <w:sz w:val="22"/>
              </w:rPr>
              <w:t>3/3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A0E70" w14:textId="77777777" w:rsidR="00390B15" w:rsidRPr="00D21FB6" w:rsidRDefault="00390B15" w:rsidP="002947CE">
            <w:pPr>
              <w:rPr>
                <w:rFonts w:ascii="Arial" w:hAnsi="Arial" w:cs="Arial"/>
                <w:sz w:val="22"/>
              </w:rPr>
            </w:pPr>
            <w:r w:rsidRPr="00D21FB6">
              <w:rPr>
                <w:rFonts w:ascii="Arial" w:hAnsi="Arial" w:cs="Arial"/>
                <w:sz w:val="22"/>
              </w:rPr>
              <w:t>96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8BB39" w14:textId="77777777" w:rsidR="00390B15" w:rsidRPr="00D21FB6" w:rsidRDefault="00390B15" w:rsidP="002947CE">
            <w:pPr>
              <w:rPr>
                <w:rFonts w:ascii="Arial" w:hAnsi="Arial" w:cs="Arial"/>
                <w:sz w:val="22"/>
              </w:rPr>
            </w:pPr>
            <w:r w:rsidRPr="00D21FB6">
              <w:rPr>
                <w:rFonts w:ascii="Arial" w:hAnsi="Arial" w:cs="Arial"/>
                <w:sz w:val="22"/>
              </w:rPr>
              <w:t>96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3600F" w14:textId="77777777" w:rsidR="00390B15" w:rsidRPr="00D21FB6" w:rsidRDefault="00390B15" w:rsidP="002947CE">
            <w:pPr>
              <w:rPr>
                <w:rFonts w:ascii="Arial" w:hAnsi="Arial" w:cs="Arial"/>
                <w:sz w:val="22"/>
              </w:rPr>
            </w:pPr>
            <w:r w:rsidRPr="00D21FB6">
              <w:rPr>
                <w:rFonts w:ascii="Arial" w:hAnsi="Arial" w:cs="Arial"/>
                <w:sz w:val="22"/>
              </w:rPr>
              <w:t>слева</w:t>
            </w:r>
          </w:p>
        </w:tc>
      </w:tr>
    </w:tbl>
    <w:p w14:paraId="0CA2958A" w14:textId="77777777" w:rsidR="00390B15" w:rsidRDefault="00390B15" w:rsidP="00390B15">
      <w:pPr>
        <w:pStyle w:val="a3"/>
        <w:rPr>
          <w:rFonts w:eastAsia="MS Mincho"/>
        </w:rPr>
      </w:pPr>
    </w:p>
    <w:p w14:paraId="544F8F32" w14:textId="77777777" w:rsidR="00957BB2" w:rsidRDefault="00957BB2" w:rsidP="00390B15">
      <w:pPr>
        <w:jc w:val="center"/>
        <w:rPr>
          <w:rFonts w:ascii="Arial" w:hAnsi="Arial" w:cs="Arial"/>
          <w:b/>
          <w:bCs/>
        </w:rPr>
      </w:pPr>
    </w:p>
    <w:p w14:paraId="0B35569F" w14:textId="77777777" w:rsidR="00AD58F5" w:rsidRDefault="00AD58F5" w:rsidP="00390B15">
      <w:pPr>
        <w:jc w:val="center"/>
        <w:rPr>
          <w:rFonts w:ascii="Arial" w:hAnsi="Arial" w:cs="Arial"/>
          <w:b/>
          <w:bCs/>
        </w:rPr>
      </w:pPr>
    </w:p>
    <w:p w14:paraId="1848C2FE" w14:textId="77777777" w:rsidR="00390B15" w:rsidRDefault="00390B15" w:rsidP="00390B15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Ведомость размещения пешеходных дорожек (тротуаров)</w:t>
      </w:r>
    </w:p>
    <w:p w14:paraId="3A6D4AB6" w14:textId="77777777" w:rsidR="00390B15" w:rsidRDefault="00390B15" w:rsidP="00390B15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ул. Октябрьская</w:t>
      </w:r>
    </w:p>
    <w:p w14:paraId="0DD80A0D" w14:textId="77777777" w:rsidR="00390B15" w:rsidRDefault="00390B15" w:rsidP="00390B15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0+833</w:t>
      </w:r>
    </w:p>
    <w:p w14:paraId="340657B6" w14:textId="77777777" w:rsidR="00390B15" w:rsidRDefault="00390B15" w:rsidP="00390B15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14:paraId="725FA36D" w14:textId="77777777" w:rsidR="00390B15" w:rsidRDefault="00390B15" w:rsidP="00390B15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96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8"/>
        <w:gridCol w:w="1430"/>
        <w:gridCol w:w="1462"/>
        <w:gridCol w:w="1451"/>
        <w:gridCol w:w="1686"/>
        <w:gridCol w:w="1652"/>
        <w:gridCol w:w="1686"/>
      </w:tblGrid>
      <w:tr w:rsidR="00390B15" w14:paraId="6CC204A6" w14:textId="77777777" w:rsidTr="002947CE">
        <w:trPr>
          <w:trHeight w:val="27"/>
          <w:tblHeader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14:paraId="5A0D8348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14:paraId="53725691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14:paraId="646FEAB7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14:paraId="348C59DB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14:paraId="075FE534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8A9AD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Протяженность, м</w:t>
            </w:r>
          </w:p>
        </w:tc>
      </w:tr>
      <w:tr w:rsidR="00390B15" w14:paraId="02176420" w14:textId="77777777" w:rsidTr="002947CE">
        <w:trPr>
          <w:trHeight w:val="27"/>
          <w:tblHeader/>
          <w:jc w:val="center"/>
        </w:trPr>
        <w:tc>
          <w:tcPr>
            <w:tcW w:w="59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933FC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14:paraId="2F8C491A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№п/п</w:t>
            </w:r>
          </w:p>
        </w:tc>
        <w:tc>
          <w:tcPr>
            <w:tcW w:w="143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D3C45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14:paraId="495DE407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Начало участка, км +м</w:t>
            </w:r>
          </w:p>
        </w:tc>
        <w:tc>
          <w:tcPr>
            <w:tcW w:w="146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1CCE4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14:paraId="0A1E1355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Конец участка, км + м</w:t>
            </w:r>
          </w:p>
        </w:tc>
        <w:tc>
          <w:tcPr>
            <w:tcW w:w="145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868D0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14:paraId="0F39D19A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68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AB2D9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14:paraId="591C079F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D41F8" w14:textId="77777777" w:rsidR="00390B15" w:rsidRDefault="00390B15" w:rsidP="00957B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 w:rsidRPr="00386344">
              <w:rPr>
                <w:rFonts w:ascii="Arial" w:hAnsi="Arial" w:cs="Arial"/>
                <w:b/>
                <w:bCs/>
                <w:sz w:val="20"/>
                <w:szCs w:val="18"/>
              </w:rPr>
              <w:t>Проектируемые, м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88D73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Фактически установленные, м</w:t>
            </w:r>
          </w:p>
        </w:tc>
      </w:tr>
      <w:tr w:rsidR="00390B15" w14:paraId="060AB241" w14:textId="77777777" w:rsidTr="002947CE">
        <w:trPr>
          <w:trHeight w:val="27"/>
          <w:tblHeader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8CFF4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EA38E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535E1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0FAE4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5C3EF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A9021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7EF78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390B15" w14:paraId="0C5E2ADB" w14:textId="77777777" w:rsidTr="002947CE">
        <w:trPr>
          <w:trHeight w:val="27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51684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DBAEB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919A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69EAE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25BF7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EFC02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1666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69426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</w:tr>
      <w:tr w:rsidR="00390B15" w14:paraId="39BE5476" w14:textId="77777777" w:rsidTr="002947CE">
        <w:trPr>
          <w:trHeight w:val="27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EDE1E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BCE1C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EDE44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0+833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1A53B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89B2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B5385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833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FF7B3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</w:tr>
      <w:tr w:rsidR="00390B15" w14:paraId="332317A7" w14:textId="77777777" w:rsidTr="002947CE">
        <w:trPr>
          <w:trHeight w:val="27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B02D1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7DE80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F8E6B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0+833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7885F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78BC3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99D37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833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13DF8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</w:tr>
    </w:tbl>
    <w:p w14:paraId="644F4339" w14:textId="77777777" w:rsidR="00390B15" w:rsidRDefault="00390B15" w:rsidP="00390B15">
      <w:pPr>
        <w:pStyle w:val="a3"/>
        <w:rPr>
          <w:rFonts w:eastAsia="MS Mincho"/>
        </w:rPr>
      </w:pPr>
    </w:p>
    <w:p w14:paraId="4FD2CE94" w14:textId="77777777" w:rsidR="00390B15" w:rsidRDefault="00390B15" w:rsidP="00390B15">
      <w:pPr>
        <w:jc w:val="center"/>
        <w:outlineLvl w:val="0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t>Ведомость размещения пешеходных ограждений</w:t>
      </w:r>
    </w:p>
    <w:p w14:paraId="654BDAAE" w14:textId="77777777" w:rsidR="00390B15" w:rsidRDefault="00390B15" w:rsidP="00390B15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ул. Октябрьская</w:t>
      </w:r>
    </w:p>
    <w:p w14:paraId="2A113A07" w14:textId="77777777" w:rsidR="00390B15" w:rsidRDefault="00390B15" w:rsidP="00390B15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0+833</w:t>
      </w:r>
    </w:p>
    <w:p w14:paraId="71EBD8D6" w14:textId="77777777" w:rsidR="00390B15" w:rsidRDefault="00390B15" w:rsidP="00390B15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14:paraId="7FEA6FB7" w14:textId="77777777" w:rsidR="00390B15" w:rsidRDefault="00390B15" w:rsidP="00390B15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016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1"/>
        <w:gridCol w:w="970"/>
        <w:gridCol w:w="970"/>
        <w:gridCol w:w="1162"/>
        <w:gridCol w:w="1163"/>
        <w:gridCol w:w="860"/>
        <w:gridCol w:w="983"/>
        <w:gridCol w:w="921"/>
        <w:gridCol w:w="730"/>
        <w:gridCol w:w="970"/>
        <w:gridCol w:w="970"/>
      </w:tblGrid>
      <w:tr w:rsidR="00390B15" w14:paraId="666AD181" w14:textId="77777777" w:rsidTr="002947CE">
        <w:trPr>
          <w:trHeight w:val="30"/>
          <w:tblHeader/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14:paraId="5FCCC7EC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14:paraId="4E1EA018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14:paraId="07F0A020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32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3B9237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Протяженность, м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14:paraId="4965105C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14:paraId="45318518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14:paraId="17CBC43C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14:paraId="7F33F574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14:paraId="075C642C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14:paraId="7E7B975D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90B15" w14:paraId="15F90368" w14:textId="77777777" w:rsidTr="002947CE">
        <w:trPr>
          <w:trHeight w:val="30"/>
          <w:tblHeader/>
          <w:jc w:val="center"/>
        </w:trPr>
        <w:tc>
          <w:tcPr>
            <w:tcW w:w="46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4327B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14:paraId="754172BF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№п/п</w:t>
            </w:r>
          </w:p>
        </w:tc>
        <w:tc>
          <w:tcPr>
            <w:tcW w:w="97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BEFF6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Начало участка, км +м</w:t>
            </w:r>
          </w:p>
        </w:tc>
        <w:tc>
          <w:tcPr>
            <w:tcW w:w="97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1A3D6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Конец участка, км + м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6F8C5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Проектируемые, м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287F7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Фактически установленные, м</w:t>
            </w:r>
          </w:p>
        </w:tc>
        <w:tc>
          <w:tcPr>
            <w:tcW w:w="86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6E5E0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Дата установки, г</w:t>
            </w:r>
          </w:p>
        </w:tc>
        <w:tc>
          <w:tcPr>
            <w:tcW w:w="98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D7F5F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14:paraId="13DC0D72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92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C8F26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14:paraId="230CA29D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Тип</w:t>
            </w:r>
          </w:p>
        </w:tc>
        <w:tc>
          <w:tcPr>
            <w:tcW w:w="73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7139D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14:paraId="0E4838D1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Высота, м</w:t>
            </w:r>
          </w:p>
        </w:tc>
        <w:tc>
          <w:tcPr>
            <w:tcW w:w="97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8680C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14:paraId="547C37BA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Материал</w:t>
            </w:r>
          </w:p>
        </w:tc>
        <w:tc>
          <w:tcPr>
            <w:tcW w:w="97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2AA38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Зона расположения</w:t>
            </w:r>
          </w:p>
        </w:tc>
      </w:tr>
      <w:tr w:rsidR="00390B15" w14:paraId="41561BC6" w14:textId="77777777" w:rsidTr="002947CE">
        <w:trPr>
          <w:trHeight w:val="30"/>
          <w:tblHeader/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47730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D2E12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D6D3D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48B02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5C15D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7ED5E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A0E28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DFAA9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5EEFA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DAE89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10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D7CB5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11</w:t>
            </w:r>
          </w:p>
        </w:tc>
      </w:tr>
      <w:tr w:rsidR="00390B15" w14:paraId="4093DEBD" w14:textId="77777777" w:rsidTr="002947CE">
        <w:trPr>
          <w:trHeight w:val="30"/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44F14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A6511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41CDC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3FC09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8D67D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93E93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2339E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3004C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F63E2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7D41C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0E526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</w:tr>
      <w:tr w:rsidR="00390B15" w:rsidRPr="00580AB9" w14:paraId="32EC478A" w14:textId="77777777" w:rsidTr="002947CE">
        <w:trPr>
          <w:trHeight w:val="30"/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4BCED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06F6C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0+7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F32DC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0+57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F1DB3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35EEC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D9086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E4A35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1B1D1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перила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F5B3F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C3BD5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Металл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019D8" w14:textId="77777777" w:rsidR="00390B15" w:rsidRPr="00580AB9" w:rsidRDefault="00390B15" w:rsidP="002947CE">
            <w:pPr>
              <w:rPr>
                <w:rFonts w:ascii="Arial" w:hAnsi="Arial" w:cs="Arial"/>
                <w:sz w:val="22"/>
              </w:rPr>
            </w:pPr>
            <w:r w:rsidRPr="00580AB9">
              <w:rPr>
                <w:rFonts w:ascii="Arial" w:hAnsi="Arial" w:cs="Arial"/>
                <w:sz w:val="22"/>
              </w:rPr>
              <w:t>Пешеходный переход</w:t>
            </w:r>
          </w:p>
        </w:tc>
      </w:tr>
      <w:tr w:rsidR="00390B15" w:rsidRPr="00580AB9" w14:paraId="1FA9A672" w14:textId="77777777" w:rsidTr="002947CE">
        <w:trPr>
          <w:trHeight w:val="30"/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14B55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3B952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0+7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95687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0+57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96DC9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56B58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3F912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6EE46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FB8E3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перила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4C4EA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326F1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Металл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9AE89" w14:textId="77777777" w:rsidR="00390B15" w:rsidRPr="00580AB9" w:rsidRDefault="00390B15" w:rsidP="002947CE">
            <w:pPr>
              <w:rPr>
                <w:rFonts w:ascii="Arial" w:hAnsi="Arial" w:cs="Arial"/>
                <w:sz w:val="22"/>
              </w:rPr>
            </w:pPr>
            <w:r w:rsidRPr="00580AB9">
              <w:rPr>
                <w:rFonts w:ascii="Arial" w:hAnsi="Arial" w:cs="Arial"/>
                <w:sz w:val="22"/>
              </w:rPr>
              <w:t>Пешеходный переход</w:t>
            </w:r>
          </w:p>
        </w:tc>
      </w:tr>
      <w:tr w:rsidR="00390B15" w:rsidRPr="00580AB9" w14:paraId="54D15974" w14:textId="77777777" w:rsidTr="002947CE">
        <w:trPr>
          <w:trHeight w:val="30"/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333BD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4A8B5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0+63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919CB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0+104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F6C1F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39FE6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A3510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27FFB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47981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перила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621FC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2650A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Металл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AF5B7" w14:textId="77777777" w:rsidR="00390B15" w:rsidRPr="00580AB9" w:rsidRDefault="00390B15" w:rsidP="002947CE">
            <w:pPr>
              <w:rPr>
                <w:rFonts w:ascii="Arial" w:hAnsi="Arial" w:cs="Arial"/>
                <w:sz w:val="22"/>
              </w:rPr>
            </w:pPr>
            <w:r w:rsidRPr="00580AB9">
              <w:rPr>
                <w:rFonts w:ascii="Arial" w:hAnsi="Arial" w:cs="Arial"/>
                <w:sz w:val="22"/>
              </w:rPr>
              <w:t>Пешеходный переход</w:t>
            </w:r>
          </w:p>
        </w:tc>
      </w:tr>
      <w:tr w:rsidR="00390B15" w:rsidRPr="00580AB9" w14:paraId="053686E9" w14:textId="77777777" w:rsidTr="002947CE">
        <w:trPr>
          <w:trHeight w:val="30"/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1873C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E0FAA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0+64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BEB2A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0+114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96E38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62A84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9F16D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FDCE2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98E5C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перила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74B77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711BC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Металл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03CBA" w14:textId="77777777" w:rsidR="00390B15" w:rsidRPr="00580AB9" w:rsidRDefault="00390B15" w:rsidP="002947CE">
            <w:pPr>
              <w:rPr>
                <w:rFonts w:ascii="Arial" w:hAnsi="Arial" w:cs="Arial"/>
                <w:sz w:val="22"/>
              </w:rPr>
            </w:pPr>
            <w:r w:rsidRPr="00580AB9">
              <w:rPr>
                <w:rFonts w:ascii="Arial" w:hAnsi="Arial" w:cs="Arial"/>
                <w:sz w:val="22"/>
              </w:rPr>
              <w:t>Пешеходный переход</w:t>
            </w:r>
          </w:p>
        </w:tc>
      </w:tr>
    </w:tbl>
    <w:p w14:paraId="17E25C3C" w14:textId="77777777" w:rsidR="00390B15" w:rsidRDefault="00390B15" w:rsidP="00390B15">
      <w:pPr>
        <w:pStyle w:val="a3"/>
        <w:rPr>
          <w:rFonts w:eastAsia="MS Mincho"/>
        </w:rPr>
      </w:pPr>
    </w:p>
    <w:p w14:paraId="61F91720" w14:textId="77777777" w:rsidR="00957BB2" w:rsidRDefault="00957BB2" w:rsidP="00390B15">
      <w:pPr>
        <w:jc w:val="center"/>
        <w:outlineLvl w:val="0"/>
        <w:rPr>
          <w:rFonts w:ascii="Arial" w:eastAsia="MS Mincho" w:hAnsi="Arial" w:cs="Arial"/>
          <w:b/>
          <w:bCs/>
        </w:rPr>
      </w:pPr>
    </w:p>
    <w:p w14:paraId="2BF922B5" w14:textId="77777777" w:rsidR="00957BB2" w:rsidRDefault="00957BB2" w:rsidP="00390B15">
      <w:pPr>
        <w:jc w:val="center"/>
        <w:outlineLvl w:val="0"/>
        <w:rPr>
          <w:rFonts w:ascii="Arial" w:eastAsia="MS Mincho" w:hAnsi="Arial" w:cs="Arial"/>
          <w:b/>
          <w:bCs/>
        </w:rPr>
      </w:pPr>
    </w:p>
    <w:p w14:paraId="0FB54BCE" w14:textId="77777777" w:rsidR="00957BB2" w:rsidRDefault="00957BB2" w:rsidP="00390B15">
      <w:pPr>
        <w:jc w:val="center"/>
        <w:outlineLvl w:val="0"/>
        <w:rPr>
          <w:rFonts w:ascii="Arial" w:eastAsia="MS Mincho" w:hAnsi="Arial" w:cs="Arial"/>
          <w:b/>
          <w:bCs/>
        </w:rPr>
      </w:pPr>
    </w:p>
    <w:p w14:paraId="3929CD57" w14:textId="77777777" w:rsidR="00957BB2" w:rsidRDefault="00957BB2" w:rsidP="00390B15">
      <w:pPr>
        <w:jc w:val="center"/>
        <w:outlineLvl w:val="0"/>
        <w:rPr>
          <w:rFonts w:ascii="Arial" w:eastAsia="MS Mincho" w:hAnsi="Arial" w:cs="Arial"/>
          <w:b/>
          <w:bCs/>
        </w:rPr>
      </w:pPr>
    </w:p>
    <w:p w14:paraId="13B76297" w14:textId="77777777" w:rsidR="00957BB2" w:rsidRDefault="00957BB2" w:rsidP="00390B15">
      <w:pPr>
        <w:jc w:val="center"/>
        <w:outlineLvl w:val="0"/>
        <w:rPr>
          <w:rFonts w:ascii="Arial" w:eastAsia="MS Mincho" w:hAnsi="Arial" w:cs="Arial"/>
          <w:b/>
          <w:bCs/>
        </w:rPr>
      </w:pPr>
    </w:p>
    <w:p w14:paraId="7D4E087A" w14:textId="77777777" w:rsidR="00957BB2" w:rsidRDefault="00957BB2" w:rsidP="00390B15">
      <w:pPr>
        <w:jc w:val="center"/>
        <w:outlineLvl w:val="0"/>
        <w:rPr>
          <w:rFonts w:ascii="Arial" w:eastAsia="MS Mincho" w:hAnsi="Arial" w:cs="Arial"/>
          <w:b/>
          <w:bCs/>
        </w:rPr>
      </w:pPr>
    </w:p>
    <w:p w14:paraId="35A8376B" w14:textId="77777777" w:rsidR="00957BB2" w:rsidRDefault="00957BB2" w:rsidP="00390B15">
      <w:pPr>
        <w:jc w:val="center"/>
        <w:outlineLvl w:val="0"/>
        <w:rPr>
          <w:rFonts w:ascii="Arial" w:eastAsia="MS Mincho" w:hAnsi="Arial" w:cs="Arial"/>
          <w:b/>
          <w:bCs/>
        </w:rPr>
      </w:pPr>
    </w:p>
    <w:p w14:paraId="1162CA88" w14:textId="77777777" w:rsidR="00957BB2" w:rsidRDefault="00957BB2" w:rsidP="00390B15">
      <w:pPr>
        <w:jc w:val="center"/>
        <w:outlineLvl w:val="0"/>
        <w:rPr>
          <w:rFonts w:ascii="Arial" w:eastAsia="MS Mincho" w:hAnsi="Arial" w:cs="Arial"/>
          <w:b/>
          <w:bCs/>
        </w:rPr>
      </w:pPr>
    </w:p>
    <w:p w14:paraId="160081E6" w14:textId="77777777" w:rsidR="00390B15" w:rsidRDefault="00390B15" w:rsidP="00390B15">
      <w:pPr>
        <w:jc w:val="center"/>
        <w:outlineLvl w:val="0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lastRenderedPageBreak/>
        <w:t>Сводная ведомость объемов горизонтальной дорожной разметки</w:t>
      </w:r>
    </w:p>
    <w:p w14:paraId="2C841AC4" w14:textId="77777777" w:rsidR="00390B15" w:rsidRDefault="00390B15" w:rsidP="00390B15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ул. Октябрьская</w:t>
      </w:r>
    </w:p>
    <w:p w14:paraId="63038C3F" w14:textId="77777777" w:rsidR="00390B15" w:rsidRDefault="00390B15" w:rsidP="00390B15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0+833</w:t>
      </w:r>
    </w:p>
    <w:p w14:paraId="1A282BD3" w14:textId="77777777" w:rsidR="00390B15" w:rsidRDefault="00390B15" w:rsidP="00390B15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14:paraId="1225F673" w14:textId="77777777" w:rsidR="00390B15" w:rsidRDefault="00390B15" w:rsidP="00390B15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3"/>
        <w:gridCol w:w="1095"/>
        <w:gridCol w:w="1097"/>
        <w:gridCol w:w="1096"/>
        <w:gridCol w:w="1094"/>
        <w:gridCol w:w="1094"/>
        <w:gridCol w:w="1094"/>
        <w:gridCol w:w="1092"/>
      </w:tblGrid>
      <w:tr w:rsidR="00390B15" w14:paraId="11F43F6B" w14:textId="77777777" w:rsidTr="002947CE">
        <w:trPr>
          <w:trHeight w:val="1108"/>
        </w:trPr>
        <w:tc>
          <w:tcPr>
            <w:tcW w:w="1112" w:type="pct"/>
          </w:tcPr>
          <w:p w14:paraId="556C677A" w14:textId="77777777" w:rsidR="00390B15" w:rsidRPr="005B0A7D" w:rsidRDefault="00390B15" w:rsidP="002947CE">
            <w:pPr>
              <w:jc w:val="center"/>
              <w:rPr>
                <w:rFonts w:ascii="Arial" w:eastAsia="MS Mincho" w:hAnsi="Arial" w:cs="Arial"/>
                <w:b/>
              </w:rPr>
            </w:pPr>
            <w:r w:rsidRPr="005B0A7D">
              <w:rPr>
                <w:rFonts w:ascii="Arial" w:eastAsia="MS Mincho" w:hAnsi="Arial" w:cs="Arial"/>
                <w:b/>
              </w:rPr>
              <w:t>№ км</w:t>
            </w:r>
          </w:p>
        </w:tc>
        <w:tc>
          <w:tcPr>
            <w:tcW w:w="555" w:type="pct"/>
          </w:tcPr>
          <w:p w14:paraId="3ACA9B06" w14:textId="77777777" w:rsidR="00390B15" w:rsidRPr="005B0A7D" w:rsidRDefault="00390B15" w:rsidP="002947CE">
            <w:pPr>
              <w:jc w:val="center"/>
              <w:rPr>
                <w:rFonts w:ascii="Arial" w:eastAsia="MS Mincho" w:hAnsi="Arial" w:cs="Arial"/>
                <w:b/>
              </w:rPr>
            </w:pPr>
            <w:r w:rsidRPr="005B0A7D">
              <w:rPr>
                <w:rFonts w:ascii="Arial" w:eastAsia="MS Mincho" w:hAnsi="Arial" w:cs="Arial"/>
                <w:b/>
              </w:rPr>
              <w:t>1.1</w:t>
            </w:r>
          </w:p>
        </w:tc>
        <w:tc>
          <w:tcPr>
            <w:tcW w:w="556" w:type="pct"/>
          </w:tcPr>
          <w:p w14:paraId="09A9F7A5" w14:textId="77777777" w:rsidR="00390B15" w:rsidRPr="005B0A7D" w:rsidRDefault="00390B15" w:rsidP="002947CE">
            <w:pPr>
              <w:jc w:val="center"/>
              <w:rPr>
                <w:rFonts w:ascii="Arial" w:eastAsia="MS Mincho" w:hAnsi="Arial" w:cs="Arial"/>
                <w:b/>
              </w:rPr>
            </w:pPr>
            <w:r w:rsidRPr="005B0A7D">
              <w:rPr>
                <w:rFonts w:ascii="Arial" w:eastAsia="MS Mincho" w:hAnsi="Arial" w:cs="Arial"/>
                <w:b/>
              </w:rPr>
              <w:t>1.5</w:t>
            </w:r>
          </w:p>
        </w:tc>
        <w:tc>
          <w:tcPr>
            <w:tcW w:w="556" w:type="pct"/>
          </w:tcPr>
          <w:p w14:paraId="588E2CD6" w14:textId="77777777" w:rsidR="00390B15" w:rsidRPr="005B0A7D" w:rsidRDefault="00390B15" w:rsidP="002947CE">
            <w:pPr>
              <w:jc w:val="center"/>
              <w:rPr>
                <w:rFonts w:ascii="Arial" w:eastAsia="MS Mincho" w:hAnsi="Arial" w:cs="Arial"/>
                <w:b/>
              </w:rPr>
            </w:pPr>
            <w:r w:rsidRPr="005B0A7D">
              <w:rPr>
                <w:rFonts w:ascii="Arial" w:eastAsia="MS Mincho" w:hAnsi="Arial" w:cs="Arial"/>
                <w:b/>
              </w:rPr>
              <w:t>1.6</w:t>
            </w:r>
          </w:p>
        </w:tc>
        <w:tc>
          <w:tcPr>
            <w:tcW w:w="555" w:type="pct"/>
          </w:tcPr>
          <w:p w14:paraId="615AFAE9" w14:textId="77777777" w:rsidR="00390B15" w:rsidRPr="005B0A7D" w:rsidRDefault="00390B15" w:rsidP="002947CE">
            <w:pPr>
              <w:jc w:val="center"/>
              <w:rPr>
                <w:rFonts w:ascii="Arial" w:eastAsia="MS Mincho" w:hAnsi="Arial" w:cs="Arial"/>
                <w:b/>
              </w:rPr>
            </w:pPr>
            <w:r w:rsidRPr="005B0A7D">
              <w:rPr>
                <w:rFonts w:ascii="Arial" w:eastAsia="MS Mincho" w:hAnsi="Arial" w:cs="Arial"/>
                <w:b/>
              </w:rPr>
              <w:t>1.7</w:t>
            </w:r>
          </w:p>
        </w:tc>
        <w:tc>
          <w:tcPr>
            <w:tcW w:w="555" w:type="pct"/>
          </w:tcPr>
          <w:p w14:paraId="7A58AF6E" w14:textId="77777777" w:rsidR="00390B15" w:rsidRPr="005B0A7D" w:rsidRDefault="00390B15" w:rsidP="002947CE">
            <w:pPr>
              <w:jc w:val="center"/>
              <w:rPr>
                <w:rFonts w:ascii="Arial" w:eastAsia="MS Mincho" w:hAnsi="Arial" w:cs="Arial"/>
                <w:b/>
              </w:rPr>
            </w:pPr>
            <w:r w:rsidRPr="005B0A7D">
              <w:rPr>
                <w:rFonts w:ascii="Arial" w:eastAsia="MS Mincho" w:hAnsi="Arial" w:cs="Arial"/>
                <w:b/>
              </w:rPr>
              <w:t>1.14.1</w:t>
            </w:r>
          </w:p>
        </w:tc>
        <w:tc>
          <w:tcPr>
            <w:tcW w:w="555" w:type="pct"/>
          </w:tcPr>
          <w:p w14:paraId="374F19A7" w14:textId="77777777" w:rsidR="00390B15" w:rsidRPr="005B0A7D" w:rsidRDefault="00390B15" w:rsidP="002947CE">
            <w:pPr>
              <w:jc w:val="center"/>
              <w:rPr>
                <w:rFonts w:ascii="Arial" w:eastAsia="MS Mincho" w:hAnsi="Arial" w:cs="Arial"/>
                <w:b/>
              </w:rPr>
            </w:pPr>
            <w:r w:rsidRPr="005B0A7D">
              <w:rPr>
                <w:rFonts w:ascii="Arial" w:eastAsia="MS Mincho" w:hAnsi="Arial" w:cs="Arial"/>
                <w:b/>
              </w:rPr>
              <w:t>1.25</w:t>
            </w:r>
          </w:p>
        </w:tc>
        <w:tc>
          <w:tcPr>
            <w:tcW w:w="554" w:type="pct"/>
          </w:tcPr>
          <w:p w14:paraId="7097FDE5" w14:textId="77777777" w:rsidR="00390B15" w:rsidRPr="005B0A7D" w:rsidRDefault="00390B15" w:rsidP="002947CE">
            <w:pPr>
              <w:jc w:val="center"/>
              <w:rPr>
                <w:rFonts w:ascii="Arial" w:eastAsia="MS Mincho" w:hAnsi="Arial" w:cs="Arial"/>
                <w:b/>
              </w:rPr>
            </w:pPr>
            <w:r w:rsidRPr="005B0A7D">
              <w:rPr>
                <w:rFonts w:ascii="Arial" w:eastAsia="MS Mincho" w:hAnsi="Arial" w:cs="Arial"/>
                <w:b/>
              </w:rPr>
              <w:t>Итого КВ.М</w:t>
            </w:r>
          </w:p>
        </w:tc>
      </w:tr>
      <w:tr w:rsidR="00390B15" w14:paraId="5364FF4F" w14:textId="77777777" w:rsidTr="002947CE">
        <w:trPr>
          <w:trHeight w:val="546"/>
        </w:trPr>
        <w:tc>
          <w:tcPr>
            <w:tcW w:w="1112" w:type="pct"/>
          </w:tcPr>
          <w:p w14:paraId="62319DD9" w14:textId="77777777" w:rsidR="00390B15" w:rsidRPr="005B0A7D" w:rsidRDefault="00390B15" w:rsidP="002947CE">
            <w:pPr>
              <w:jc w:val="center"/>
              <w:rPr>
                <w:rFonts w:ascii="Arial" w:eastAsia="MS Mincho" w:hAnsi="Arial" w:cs="Arial"/>
                <w:b/>
              </w:rPr>
            </w:pPr>
            <w:r w:rsidRPr="005B0A7D">
              <w:rPr>
                <w:rFonts w:ascii="Arial" w:eastAsia="MS Mincho" w:hAnsi="Arial" w:cs="Arial"/>
                <w:b/>
              </w:rPr>
              <w:t>Коэф.привед. к 1.1.</w:t>
            </w:r>
          </w:p>
        </w:tc>
        <w:tc>
          <w:tcPr>
            <w:tcW w:w="555" w:type="pct"/>
          </w:tcPr>
          <w:p w14:paraId="24816D98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556" w:type="pct"/>
          </w:tcPr>
          <w:p w14:paraId="145618F1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0,25</w:t>
            </w:r>
          </w:p>
        </w:tc>
        <w:tc>
          <w:tcPr>
            <w:tcW w:w="556" w:type="pct"/>
          </w:tcPr>
          <w:p w14:paraId="46079C48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0,75</w:t>
            </w:r>
          </w:p>
        </w:tc>
        <w:tc>
          <w:tcPr>
            <w:tcW w:w="555" w:type="pct"/>
          </w:tcPr>
          <w:p w14:paraId="2D0361FB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0,5</w:t>
            </w:r>
          </w:p>
        </w:tc>
        <w:tc>
          <w:tcPr>
            <w:tcW w:w="555" w:type="pct"/>
          </w:tcPr>
          <w:p w14:paraId="75D29C44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555" w:type="pct"/>
          </w:tcPr>
          <w:p w14:paraId="2BC1E4D9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0,5</w:t>
            </w:r>
          </w:p>
        </w:tc>
        <w:tc>
          <w:tcPr>
            <w:tcW w:w="554" w:type="pct"/>
          </w:tcPr>
          <w:p w14:paraId="48753452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90B15" w14:paraId="7304AA76" w14:textId="77777777" w:rsidTr="002947CE">
        <w:trPr>
          <w:trHeight w:val="561"/>
        </w:trPr>
        <w:tc>
          <w:tcPr>
            <w:tcW w:w="1112" w:type="pct"/>
          </w:tcPr>
          <w:p w14:paraId="64A36B83" w14:textId="77777777" w:rsidR="00390B15" w:rsidRPr="005B0A7D" w:rsidRDefault="00390B15" w:rsidP="002947CE">
            <w:pPr>
              <w:jc w:val="center"/>
              <w:rPr>
                <w:rFonts w:ascii="Arial" w:eastAsia="MS Mincho" w:hAnsi="Arial" w:cs="Arial"/>
                <w:b/>
              </w:rPr>
            </w:pPr>
            <w:r w:rsidRPr="005B0A7D">
              <w:rPr>
                <w:rFonts w:ascii="Arial" w:eastAsia="MS Mincho" w:hAnsi="Arial" w:cs="Arial"/>
                <w:b/>
              </w:rPr>
              <w:t>ширина, м</w:t>
            </w:r>
          </w:p>
        </w:tc>
        <w:tc>
          <w:tcPr>
            <w:tcW w:w="555" w:type="pct"/>
          </w:tcPr>
          <w:p w14:paraId="6C607D6B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556" w:type="pct"/>
          </w:tcPr>
          <w:p w14:paraId="4CB8633D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556" w:type="pct"/>
          </w:tcPr>
          <w:p w14:paraId="58C3EE41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555" w:type="pct"/>
          </w:tcPr>
          <w:p w14:paraId="6F981E4F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555" w:type="pct"/>
          </w:tcPr>
          <w:p w14:paraId="39CFAFB7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9,6</w:t>
            </w:r>
          </w:p>
        </w:tc>
        <w:tc>
          <w:tcPr>
            <w:tcW w:w="555" w:type="pct"/>
          </w:tcPr>
          <w:p w14:paraId="6F94D26C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0,8</w:t>
            </w:r>
          </w:p>
        </w:tc>
        <w:tc>
          <w:tcPr>
            <w:tcW w:w="554" w:type="pct"/>
          </w:tcPr>
          <w:p w14:paraId="3B597C5C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90B15" w14:paraId="23CAAB8E" w14:textId="77777777" w:rsidTr="002947CE">
        <w:trPr>
          <w:trHeight w:val="561"/>
        </w:trPr>
        <w:tc>
          <w:tcPr>
            <w:tcW w:w="1112" w:type="pct"/>
          </w:tcPr>
          <w:p w14:paraId="150C774B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0+0 - 0+833</w:t>
            </w:r>
          </w:p>
        </w:tc>
        <w:tc>
          <w:tcPr>
            <w:tcW w:w="555" w:type="pct"/>
          </w:tcPr>
          <w:p w14:paraId="1A4926A1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226</w:t>
            </w:r>
          </w:p>
        </w:tc>
        <w:tc>
          <w:tcPr>
            <w:tcW w:w="556" w:type="pct"/>
          </w:tcPr>
          <w:p w14:paraId="035BB2AD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81</w:t>
            </w:r>
          </w:p>
        </w:tc>
        <w:tc>
          <w:tcPr>
            <w:tcW w:w="556" w:type="pct"/>
          </w:tcPr>
          <w:p w14:paraId="6FE2558F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206</w:t>
            </w:r>
          </w:p>
        </w:tc>
        <w:tc>
          <w:tcPr>
            <w:tcW w:w="555" w:type="pct"/>
          </w:tcPr>
          <w:p w14:paraId="58F9506D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70</w:t>
            </w:r>
          </w:p>
        </w:tc>
        <w:tc>
          <w:tcPr>
            <w:tcW w:w="555" w:type="pct"/>
          </w:tcPr>
          <w:p w14:paraId="6F8F3AA4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28,8</w:t>
            </w:r>
          </w:p>
        </w:tc>
        <w:tc>
          <w:tcPr>
            <w:tcW w:w="555" w:type="pct"/>
          </w:tcPr>
          <w:p w14:paraId="64C985A2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7,2</w:t>
            </w:r>
          </w:p>
        </w:tc>
        <w:tc>
          <w:tcPr>
            <w:tcW w:w="554" w:type="pct"/>
          </w:tcPr>
          <w:p w14:paraId="221892F6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79,575</w:t>
            </w:r>
          </w:p>
        </w:tc>
      </w:tr>
      <w:tr w:rsidR="00390B15" w14:paraId="7B89D0AD" w14:textId="77777777" w:rsidTr="002947CE">
        <w:trPr>
          <w:trHeight w:val="266"/>
        </w:trPr>
        <w:tc>
          <w:tcPr>
            <w:tcW w:w="1112" w:type="pct"/>
          </w:tcPr>
          <w:p w14:paraId="3124254D" w14:textId="77777777" w:rsidR="00390B15" w:rsidRPr="005B0A7D" w:rsidRDefault="00390B15" w:rsidP="002947CE">
            <w:pPr>
              <w:jc w:val="center"/>
              <w:rPr>
                <w:rFonts w:ascii="Arial" w:eastAsia="MS Mincho" w:hAnsi="Arial" w:cs="Arial"/>
                <w:b/>
              </w:rPr>
            </w:pPr>
            <w:r w:rsidRPr="005B0A7D">
              <w:rPr>
                <w:rFonts w:ascii="Arial" w:eastAsia="MS Mincho" w:hAnsi="Arial" w:cs="Arial"/>
                <w:b/>
              </w:rPr>
              <w:t>ИТОГО:</w:t>
            </w:r>
          </w:p>
        </w:tc>
        <w:tc>
          <w:tcPr>
            <w:tcW w:w="555" w:type="pct"/>
          </w:tcPr>
          <w:p w14:paraId="52B7D616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556" w:type="pct"/>
          </w:tcPr>
          <w:p w14:paraId="719CDF08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556" w:type="pct"/>
          </w:tcPr>
          <w:p w14:paraId="2A253C54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555" w:type="pct"/>
          </w:tcPr>
          <w:p w14:paraId="71883742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555" w:type="pct"/>
          </w:tcPr>
          <w:p w14:paraId="11BCC987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555" w:type="pct"/>
          </w:tcPr>
          <w:p w14:paraId="128BFEE9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554" w:type="pct"/>
          </w:tcPr>
          <w:p w14:paraId="1FBEF355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90B15" w14:paraId="40AF7CD3" w14:textId="77777777" w:rsidTr="002947CE">
        <w:trPr>
          <w:trHeight w:val="561"/>
        </w:trPr>
        <w:tc>
          <w:tcPr>
            <w:tcW w:w="1112" w:type="pct"/>
          </w:tcPr>
          <w:p w14:paraId="71178404" w14:textId="77777777" w:rsidR="00390B15" w:rsidRPr="005B0A7D" w:rsidRDefault="00390B15" w:rsidP="002947CE">
            <w:pPr>
              <w:jc w:val="center"/>
              <w:rPr>
                <w:rFonts w:ascii="Arial" w:eastAsia="MS Mincho" w:hAnsi="Arial" w:cs="Arial"/>
                <w:b/>
              </w:rPr>
            </w:pPr>
            <w:r w:rsidRPr="005B0A7D">
              <w:rPr>
                <w:rFonts w:ascii="Arial" w:eastAsia="MS Mincho" w:hAnsi="Arial" w:cs="Arial"/>
                <w:b/>
              </w:rPr>
              <w:t>лин.км.</w:t>
            </w:r>
          </w:p>
        </w:tc>
        <w:tc>
          <w:tcPr>
            <w:tcW w:w="555" w:type="pct"/>
          </w:tcPr>
          <w:p w14:paraId="2E30815E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0,226</w:t>
            </w:r>
          </w:p>
        </w:tc>
        <w:tc>
          <w:tcPr>
            <w:tcW w:w="556" w:type="pct"/>
          </w:tcPr>
          <w:p w14:paraId="15DFCCFE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0,081</w:t>
            </w:r>
          </w:p>
        </w:tc>
        <w:tc>
          <w:tcPr>
            <w:tcW w:w="556" w:type="pct"/>
          </w:tcPr>
          <w:p w14:paraId="45C7D795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0,206</w:t>
            </w:r>
          </w:p>
        </w:tc>
        <w:tc>
          <w:tcPr>
            <w:tcW w:w="555" w:type="pct"/>
          </w:tcPr>
          <w:p w14:paraId="1EA64885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0,07</w:t>
            </w:r>
          </w:p>
        </w:tc>
        <w:tc>
          <w:tcPr>
            <w:tcW w:w="555" w:type="pct"/>
          </w:tcPr>
          <w:p w14:paraId="6C38E48A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555" w:type="pct"/>
          </w:tcPr>
          <w:p w14:paraId="5DA4743F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0,018</w:t>
            </w:r>
          </w:p>
        </w:tc>
        <w:tc>
          <w:tcPr>
            <w:tcW w:w="554" w:type="pct"/>
          </w:tcPr>
          <w:p w14:paraId="090C874E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90B15" w14:paraId="1677900D" w14:textId="77777777" w:rsidTr="002947CE">
        <w:trPr>
          <w:trHeight w:val="546"/>
        </w:trPr>
        <w:tc>
          <w:tcPr>
            <w:tcW w:w="1112" w:type="pct"/>
          </w:tcPr>
          <w:p w14:paraId="27547B0D" w14:textId="77777777" w:rsidR="00390B15" w:rsidRPr="005B0A7D" w:rsidRDefault="00390B15" w:rsidP="002947CE">
            <w:pPr>
              <w:jc w:val="center"/>
              <w:rPr>
                <w:rFonts w:ascii="Arial" w:eastAsia="MS Mincho" w:hAnsi="Arial" w:cs="Arial"/>
                <w:b/>
              </w:rPr>
            </w:pPr>
            <w:r w:rsidRPr="005B0A7D">
              <w:rPr>
                <w:rFonts w:ascii="Arial" w:eastAsia="MS Mincho" w:hAnsi="Arial" w:cs="Arial"/>
                <w:b/>
              </w:rPr>
              <w:t>привед.км.</w:t>
            </w:r>
          </w:p>
        </w:tc>
        <w:tc>
          <w:tcPr>
            <w:tcW w:w="555" w:type="pct"/>
          </w:tcPr>
          <w:p w14:paraId="6F0177BD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0,226</w:t>
            </w:r>
          </w:p>
        </w:tc>
        <w:tc>
          <w:tcPr>
            <w:tcW w:w="556" w:type="pct"/>
          </w:tcPr>
          <w:p w14:paraId="265B7B95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0,02</w:t>
            </w:r>
          </w:p>
        </w:tc>
        <w:tc>
          <w:tcPr>
            <w:tcW w:w="556" w:type="pct"/>
          </w:tcPr>
          <w:p w14:paraId="1EA0C897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0,154</w:t>
            </w:r>
          </w:p>
        </w:tc>
        <w:tc>
          <w:tcPr>
            <w:tcW w:w="555" w:type="pct"/>
          </w:tcPr>
          <w:p w14:paraId="193C0AF2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0,035</w:t>
            </w:r>
          </w:p>
        </w:tc>
        <w:tc>
          <w:tcPr>
            <w:tcW w:w="555" w:type="pct"/>
          </w:tcPr>
          <w:p w14:paraId="2F7CA155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555" w:type="pct"/>
          </w:tcPr>
          <w:p w14:paraId="5B46154A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0,009</w:t>
            </w:r>
          </w:p>
        </w:tc>
        <w:tc>
          <w:tcPr>
            <w:tcW w:w="554" w:type="pct"/>
          </w:tcPr>
          <w:p w14:paraId="2AABA8CD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90B15" w14:paraId="64390DCF" w14:textId="77777777" w:rsidTr="002947CE">
        <w:trPr>
          <w:trHeight w:val="561"/>
        </w:trPr>
        <w:tc>
          <w:tcPr>
            <w:tcW w:w="1112" w:type="pct"/>
          </w:tcPr>
          <w:p w14:paraId="03DDF275" w14:textId="77777777" w:rsidR="00390B15" w:rsidRPr="005B0A7D" w:rsidRDefault="00390B15" w:rsidP="002947CE">
            <w:pPr>
              <w:jc w:val="center"/>
              <w:rPr>
                <w:rFonts w:ascii="Arial" w:eastAsia="MS Mincho" w:hAnsi="Arial" w:cs="Arial"/>
                <w:b/>
              </w:rPr>
            </w:pPr>
            <w:bookmarkStart w:id="4" w:name="EXP2"/>
            <w:bookmarkEnd w:id="4"/>
            <w:r w:rsidRPr="005B0A7D">
              <w:rPr>
                <w:rFonts w:ascii="Arial" w:eastAsia="MS Mincho" w:hAnsi="Arial" w:cs="Arial"/>
                <w:b/>
              </w:rPr>
              <w:t>площадь</w:t>
            </w:r>
          </w:p>
        </w:tc>
        <w:tc>
          <w:tcPr>
            <w:tcW w:w="555" w:type="pct"/>
          </w:tcPr>
          <w:p w14:paraId="74AB1AAA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22,6</w:t>
            </w:r>
          </w:p>
        </w:tc>
        <w:tc>
          <w:tcPr>
            <w:tcW w:w="556" w:type="pct"/>
          </w:tcPr>
          <w:p w14:paraId="632AD362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2,025</w:t>
            </w:r>
          </w:p>
        </w:tc>
        <w:tc>
          <w:tcPr>
            <w:tcW w:w="556" w:type="pct"/>
          </w:tcPr>
          <w:p w14:paraId="7CFC3888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15,45</w:t>
            </w:r>
          </w:p>
        </w:tc>
        <w:tc>
          <w:tcPr>
            <w:tcW w:w="555" w:type="pct"/>
          </w:tcPr>
          <w:p w14:paraId="7311A2C1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3,5</w:t>
            </w:r>
          </w:p>
        </w:tc>
        <w:tc>
          <w:tcPr>
            <w:tcW w:w="555" w:type="pct"/>
          </w:tcPr>
          <w:p w14:paraId="069DAEF1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28,8</w:t>
            </w:r>
          </w:p>
        </w:tc>
        <w:tc>
          <w:tcPr>
            <w:tcW w:w="555" w:type="pct"/>
          </w:tcPr>
          <w:p w14:paraId="6A4D0B85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7,2</w:t>
            </w:r>
          </w:p>
        </w:tc>
        <w:tc>
          <w:tcPr>
            <w:tcW w:w="554" w:type="pct"/>
          </w:tcPr>
          <w:p w14:paraId="28BFE175" w14:textId="77777777" w:rsidR="00390B15" w:rsidRDefault="00390B15" w:rsidP="002947C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79,575</w:t>
            </w:r>
          </w:p>
        </w:tc>
      </w:tr>
    </w:tbl>
    <w:p w14:paraId="7BD3A2E6" w14:textId="77777777" w:rsidR="00390B15" w:rsidRDefault="00390B15" w:rsidP="00390B15">
      <w:pPr>
        <w:pStyle w:val="a3"/>
        <w:rPr>
          <w:rFonts w:eastAsia="MS Mincho"/>
        </w:rPr>
      </w:pPr>
    </w:p>
    <w:p w14:paraId="011D568E" w14:textId="77777777" w:rsidR="00390B15" w:rsidRDefault="00390B15" w:rsidP="00390B15">
      <w:pPr>
        <w:pStyle w:val="a3"/>
        <w:rPr>
          <w:rFonts w:eastAsia="MS Mincho"/>
        </w:rPr>
      </w:pPr>
    </w:p>
    <w:p w14:paraId="5D8E48F2" w14:textId="77777777" w:rsidR="00390B15" w:rsidRDefault="00390B15" w:rsidP="00390B15">
      <w:pPr>
        <w:pStyle w:val="a3"/>
        <w:rPr>
          <w:rFonts w:eastAsia="MS Mincho"/>
        </w:rPr>
      </w:pPr>
    </w:p>
    <w:p w14:paraId="36915112" w14:textId="77777777" w:rsidR="00390B15" w:rsidRDefault="00390B15" w:rsidP="00390B15">
      <w:pPr>
        <w:pStyle w:val="a3"/>
        <w:rPr>
          <w:rFonts w:eastAsia="MS Mincho"/>
        </w:rPr>
      </w:pPr>
    </w:p>
    <w:p w14:paraId="7FDFE6B8" w14:textId="77777777" w:rsidR="00390B15" w:rsidRDefault="00390B15" w:rsidP="00390B15">
      <w:pPr>
        <w:pStyle w:val="a7"/>
        <w:outlineLvl w:val="0"/>
        <w:rPr>
          <w:rFonts w:eastAsia="MS Mincho"/>
        </w:rPr>
      </w:pPr>
      <w:r>
        <w:t>Ведомость наличия светофорных объектов</w:t>
      </w:r>
    </w:p>
    <w:p w14:paraId="4BA3101D" w14:textId="77777777" w:rsidR="00390B15" w:rsidRDefault="00390B15" w:rsidP="00390B15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ул. Октябрьская</w:t>
      </w:r>
    </w:p>
    <w:p w14:paraId="49ADF855" w14:textId="77777777" w:rsidR="00390B15" w:rsidRDefault="00390B15" w:rsidP="00390B15">
      <w:pPr>
        <w:pStyle w:val="a9"/>
        <w:outlineLvl w:val="0"/>
        <w:rPr>
          <w:i/>
          <w:iCs/>
        </w:rPr>
      </w:pPr>
      <w:r>
        <w:t>Протяженность участка –От 0+0 до 0+833</w:t>
      </w:r>
    </w:p>
    <w:p w14:paraId="321CBFE1" w14:textId="77777777" w:rsidR="00390B15" w:rsidRDefault="00390B15" w:rsidP="00390B15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</w:p>
    <w:p w14:paraId="13F9DCE7" w14:textId="77777777" w:rsidR="00390B15" w:rsidRPr="00120570" w:rsidRDefault="00390B15" w:rsidP="00390B15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047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18"/>
        <w:gridCol w:w="1104"/>
        <w:gridCol w:w="2309"/>
        <w:gridCol w:w="1706"/>
        <w:gridCol w:w="1707"/>
        <w:gridCol w:w="1365"/>
        <w:gridCol w:w="1366"/>
      </w:tblGrid>
      <w:tr w:rsidR="00390B15" w14:paraId="7D324D36" w14:textId="77777777" w:rsidTr="002947CE">
        <w:trPr>
          <w:trHeight w:val="26"/>
          <w:tblHeader/>
          <w:jc w:val="center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bottom"/>
          </w:tcPr>
          <w:p w14:paraId="739C4C4D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№п/п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bottom"/>
          </w:tcPr>
          <w:p w14:paraId="4E2823A0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Адрес, км+м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bottom"/>
          </w:tcPr>
          <w:p w14:paraId="74EBA27D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C58ECC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светофоров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  <w:szCs w:val="18"/>
              </w:rPr>
              <w:t>на объекте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bottom"/>
          </w:tcPr>
          <w:p w14:paraId="4C03E57A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Год установки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bottom"/>
          </w:tcPr>
          <w:p w14:paraId="4C874A18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390B15" w14:paraId="127350E9" w14:textId="77777777" w:rsidTr="002947CE">
        <w:trPr>
          <w:trHeight w:val="26"/>
          <w:tblHeader/>
          <w:jc w:val="center"/>
        </w:trPr>
        <w:tc>
          <w:tcPr>
            <w:tcW w:w="91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9104C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2FADD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EE686" w14:textId="77777777" w:rsidR="00390B15" w:rsidRPr="00120570" w:rsidRDefault="00390B15" w:rsidP="002947CE">
            <w:pPr>
              <w:jc w:val="center"/>
              <w:rPr>
                <w:rFonts w:ascii="Arial" w:hAnsi="Arial" w:cs="Arial"/>
                <w:b/>
                <w:bCs/>
                <w:sz w:val="22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E6E6F" w14:textId="77777777" w:rsidR="00390B15" w:rsidRPr="00120570" w:rsidRDefault="00390B15" w:rsidP="002947CE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120570">
              <w:rPr>
                <w:rFonts w:ascii="Arial" w:hAnsi="Arial" w:cs="Arial"/>
                <w:b/>
                <w:bCs/>
                <w:sz w:val="22"/>
                <w:szCs w:val="18"/>
              </w:rPr>
              <w:t>транспортных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F644D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пешеходных</w:t>
            </w:r>
          </w:p>
        </w:tc>
        <w:tc>
          <w:tcPr>
            <w:tcW w:w="136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7BEDA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6"/>
              </w:rPr>
            </w:pPr>
          </w:p>
        </w:tc>
        <w:tc>
          <w:tcPr>
            <w:tcW w:w="136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1AC14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90B15" w14:paraId="27DED061" w14:textId="77777777" w:rsidTr="002947CE">
        <w:trPr>
          <w:trHeight w:val="26"/>
          <w:tblHeader/>
          <w:jc w:val="center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3C5B8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52432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A71D8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E69F2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35A21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58F71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C8171" w14:textId="77777777" w:rsidR="00390B15" w:rsidRDefault="00390B15" w:rsidP="002947C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390B15" w14:paraId="2B12EB67" w14:textId="77777777" w:rsidTr="002947CE">
        <w:trPr>
          <w:trHeight w:val="26"/>
          <w:jc w:val="center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CD21C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550D6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0+058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B2BAF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Пешеходный переход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7C1D9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4838B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71993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D1170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</w:tr>
      <w:tr w:rsidR="00390B15" w14:paraId="14F5CA0C" w14:textId="77777777" w:rsidTr="002947CE">
        <w:trPr>
          <w:trHeight w:val="26"/>
          <w:jc w:val="center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D8FAF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DE811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0+063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CB68E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Пешеходный переход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45261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9498D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778CB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1E408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</w:tr>
      <w:tr w:rsidR="00390B15" w14:paraId="7FC147CD" w14:textId="77777777" w:rsidTr="002947CE">
        <w:trPr>
          <w:trHeight w:val="26"/>
          <w:jc w:val="center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4D83F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8B0F8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9E9E5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EBAD4" w14:textId="77777777" w:rsidR="00390B15" w:rsidRDefault="00390B15" w:rsidP="002947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2192D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CBC19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8E260" w14:textId="77777777" w:rsidR="00390B15" w:rsidRDefault="00390B15" w:rsidP="002947CE">
            <w:pPr>
              <w:rPr>
                <w:rFonts w:ascii="Arial" w:hAnsi="Arial" w:cs="Arial"/>
              </w:rPr>
            </w:pPr>
          </w:p>
        </w:tc>
      </w:tr>
    </w:tbl>
    <w:p w14:paraId="34EC75E4" w14:textId="77777777" w:rsidR="00390B15" w:rsidRDefault="00390B15" w:rsidP="00390B15">
      <w:pPr>
        <w:rPr>
          <w:rFonts w:ascii="Arial" w:eastAsia="MS Mincho" w:hAnsi="Arial" w:cs="Arial"/>
        </w:rPr>
      </w:pPr>
    </w:p>
    <w:p w14:paraId="6E736D63" w14:textId="77777777" w:rsidR="00957BB2" w:rsidRDefault="00957BB2" w:rsidP="00390B15">
      <w:pPr>
        <w:rPr>
          <w:rFonts w:ascii="Arial" w:eastAsia="MS Mincho" w:hAnsi="Arial" w:cs="Arial"/>
        </w:rPr>
      </w:pPr>
    </w:p>
    <w:p w14:paraId="5D386CB1" w14:textId="77777777" w:rsidR="00957BB2" w:rsidRDefault="00957BB2" w:rsidP="00390B15">
      <w:pPr>
        <w:rPr>
          <w:rFonts w:ascii="Arial" w:eastAsia="MS Mincho" w:hAnsi="Arial" w:cs="Arial"/>
        </w:rPr>
      </w:pPr>
    </w:p>
    <w:p w14:paraId="58AEBAB6" w14:textId="77777777" w:rsidR="00957BB2" w:rsidRDefault="00957BB2" w:rsidP="00390B15">
      <w:pPr>
        <w:rPr>
          <w:rFonts w:ascii="Arial" w:eastAsia="MS Mincho" w:hAnsi="Arial" w:cs="Arial"/>
        </w:rPr>
      </w:pPr>
    </w:p>
    <w:p w14:paraId="423DADFC" w14:textId="77777777" w:rsidR="00957BB2" w:rsidRDefault="00957BB2" w:rsidP="00390B15">
      <w:pPr>
        <w:rPr>
          <w:rFonts w:ascii="Arial" w:eastAsia="MS Mincho" w:hAnsi="Arial" w:cs="Arial"/>
        </w:rPr>
      </w:pPr>
    </w:p>
    <w:p w14:paraId="53487C87" w14:textId="77777777" w:rsidR="00957BB2" w:rsidRDefault="00957BB2" w:rsidP="00390B15">
      <w:pPr>
        <w:rPr>
          <w:rFonts w:ascii="Arial" w:eastAsia="MS Mincho" w:hAnsi="Arial" w:cs="Arial"/>
        </w:rPr>
      </w:pPr>
    </w:p>
    <w:p w14:paraId="1EDE3B09" w14:textId="77777777" w:rsidR="00957BB2" w:rsidRDefault="00957BB2" w:rsidP="00390B15">
      <w:pPr>
        <w:rPr>
          <w:rFonts w:ascii="Arial" w:eastAsia="MS Mincho" w:hAnsi="Arial" w:cs="Arial"/>
        </w:rPr>
      </w:pPr>
    </w:p>
    <w:p w14:paraId="4E8B82A3" w14:textId="77777777" w:rsidR="00957BB2" w:rsidRDefault="00957BB2" w:rsidP="00390B15">
      <w:pPr>
        <w:rPr>
          <w:rFonts w:ascii="Arial" w:eastAsia="MS Mincho" w:hAnsi="Arial" w:cs="Arial"/>
        </w:rPr>
      </w:pPr>
    </w:p>
    <w:p w14:paraId="591F9429" w14:textId="77777777" w:rsidR="00957BB2" w:rsidRDefault="00957BB2" w:rsidP="00390B15">
      <w:pPr>
        <w:rPr>
          <w:rFonts w:ascii="Arial" w:eastAsia="MS Mincho" w:hAnsi="Arial" w:cs="Arial"/>
        </w:rPr>
      </w:pPr>
    </w:p>
    <w:p w14:paraId="2B83C6C8" w14:textId="77777777" w:rsidR="00957BB2" w:rsidRDefault="00957BB2" w:rsidP="00390B15">
      <w:pPr>
        <w:rPr>
          <w:rFonts w:ascii="Arial" w:eastAsia="MS Mincho" w:hAnsi="Arial" w:cs="Arial"/>
        </w:rPr>
      </w:pPr>
    </w:p>
    <w:p w14:paraId="796DB0FB" w14:textId="77777777" w:rsidR="00957BB2" w:rsidRDefault="00957BB2" w:rsidP="00390B15">
      <w:pPr>
        <w:rPr>
          <w:rFonts w:ascii="Arial" w:eastAsia="MS Mincho" w:hAnsi="Arial" w:cs="Arial"/>
        </w:rPr>
      </w:pPr>
    </w:p>
    <w:p w14:paraId="002B9495" w14:textId="77777777" w:rsidR="00957BB2" w:rsidRPr="00957BB2" w:rsidRDefault="00957BB2" w:rsidP="00390B15">
      <w:pPr>
        <w:rPr>
          <w:rFonts w:ascii="Arial" w:eastAsia="MS Mincho" w:hAnsi="Arial" w:cs="Arial"/>
        </w:rPr>
      </w:pPr>
    </w:p>
    <w:p w14:paraId="22EFD44C" w14:textId="77777777" w:rsidR="00390B15" w:rsidRPr="004B2457" w:rsidRDefault="00390B15" w:rsidP="00390B15">
      <w:pPr>
        <w:pStyle w:val="a3"/>
        <w:jc w:val="center"/>
        <w:outlineLvl w:val="0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hAnsi="Arial" w:cs="Arial"/>
          <w:b/>
          <w:sz w:val="24"/>
          <w:szCs w:val="24"/>
        </w:rPr>
        <w:lastRenderedPageBreak/>
        <w:t>Ведомость наличия пешеходных переходов</w:t>
      </w:r>
    </w:p>
    <w:p w14:paraId="65B03BFA" w14:textId="77777777" w:rsidR="00390B15" w:rsidRPr="0073109A" w:rsidRDefault="00390B15" w:rsidP="00390B15">
      <w:pPr>
        <w:pStyle w:val="a3"/>
        <w:jc w:val="center"/>
        <w:rPr>
          <w:rFonts w:ascii="Arial" w:eastAsia="MS Mincho" w:hAnsi="Arial" w:cs="Arial"/>
          <w:b/>
          <w:i/>
          <w:sz w:val="24"/>
          <w:szCs w:val="24"/>
        </w:rPr>
      </w:pPr>
      <w:r w:rsidRPr="0073109A">
        <w:rPr>
          <w:rFonts w:ascii="Arial" w:eastAsia="MS Mincho" w:hAnsi="Arial" w:cs="Arial"/>
          <w:b/>
          <w:i/>
          <w:sz w:val="24"/>
          <w:szCs w:val="24"/>
        </w:rPr>
        <w:t>п. Октябрьский, ул. Октябрьская</w:t>
      </w:r>
    </w:p>
    <w:p w14:paraId="34F9E247" w14:textId="77777777" w:rsidR="00390B15" w:rsidRPr="004B2457" w:rsidRDefault="00390B15" w:rsidP="00390B15">
      <w:pPr>
        <w:pStyle w:val="a3"/>
        <w:jc w:val="right"/>
        <w:outlineLvl w:val="0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eastAsia="MS Mincho" w:hAnsi="Arial" w:cs="Arial"/>
          <w:b/>
          <w:sz w:val="24"/>
          <w:szCs w:val="24"/>
        </w:rPr>
        <w:t xml:space="preserve">Протяженность участка – </w:t>
      </w:r>
      <w:r>
        <w:rPr>
          <w:rFonts w:ascii="Arial" w:eastAsia="MS Mincho" w:hAnsi="Arial" w:cs="Arial"/>
          <w:b/>
          <w:sz w:val="24"/>
          <w:szCs w:val="24"/>
        </w:rPr>
        <w:t>От 0+0 до 0+833</w:t>
      </w:r>
    </w:p>
    <w:p w14:paraId="716A8C51" w14:textId="77777777" w:rsidR="00390B15" w:rsidRPr="004B2457" w:rsidRDefault="00390B15" w:rsidP="00390B15">
      <w:pPr>
        <w:pStyle w:val="a3"/>
        <w:jc w:val="right"/>
        <w:outlineLvl w:val="0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eastAsia="MS Mincho" w:hAnsi="Arial" w:cs="Arial"/>
          <w:b/>
          <w:sz w:val="24"/>
          <w:szCs w:val="24"/>
        </w:rPr>
        <w:t xml:space="preserve">Участок обслуживается – </w:t>
      </w:r>
    </w:p>
    <w:tbl>
      <w:tblPr>
        <w:tblW w:w="991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9"/>
        <w:gridCol w:w="2237"/>
        <w:gridCol w:w="2238"/>
        <w:gridCol w:w="2238"/>
        <w:gridCol w:w="2238"/>
      </w:tblGrid>
      <w:tr w:rsidR="00390B15" w:rsidRPr="004B2457" w14:paraId="3FE7491B" w14:textId="77777777" w:rsidTr="002947CE">
        <w:trPr>
          <w:trHeight w:val="1204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4CDBFA7" w14:textId="77777777" w:rsidR="00390B15" w:rsidRPr="004B2457" w:rsidRDefault="00390B15" w:rsidP="002947CE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№п/п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43E5304" w14:textId="77777777" w:rsidR="00390B15" w:rsidRPr="004B2457" w:rsidRDefault="00390B15" w:rsidP="002947CE">
            <w:pPr>
              <w:spacing w:before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А</w:t>
            </w:r>
            <w:r w:rsidRPr="004B2457">
              <w:rPr>
                <w:rFonts w:ascii="Arial" w:hAnsi="Arial" w:cs="Arial"/>
                <w:b/>
              </w:rPr>
              <w:t>дрес, км+м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603A921" w14:textId="77777777" w:rsidR="00390B15" w:rsidRPr="004B2457" w:rsidRDefault="00390B15" w:rsidP="002947CE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Вид перехода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7C2763" w14:textId="77777777" w:rsidR="00390B15" w:rsidRPr="004B2457" w:rsidRDefault="00390B15" w:rsidP="002947CE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Расположение перехода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FFD6FC" w14:textId="77777777" w:rsidR="00390B15" w:rsidRPr="004B2457" w:rsidRDefault="00390B15" w:rsidP="002947CE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Наличие</w:t>
            </w:r>
            <w:r>
              <w:rPr>
                <w:rFonts w:ascii="Arial" w:hAnsi="Arial" w:cs="Arial"/>
                <w:b/>
              </w:rPr>
              <w:t xml:space="preserve"> п</w:t>
            </w:r>
            <w:r w:rsidRPr="004B2457">
              <w:rPr>
                <w:rFonts w:ascii="Arial" w:hAnsi="Arial" w:cs="Arial"/>
                <w:b/>
              </w:rPr>
              <w:t>ешеходных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4B2457">
              <w:rPr>
                <w:rFonts w:ascii="Arial" w:hAnsi="Arial" w:cs="Arial"/>
                <w:b/>
              </w:rPr>
              <w:t>дорожек от места остановки общественного тр</w:t>
            </w:r>
            <w:r>
              <w:rPr>
                <w:rFonts w:ascii="Arial" w:hAnsi="Arial" w:cs="Arial"/>
                <w:b/>
              </w:rPr>
              <w:t xml:space="preserve">анспорта </w:t>
            </w:r>
            <w:r w:rsidRPr="004B2457">
              <w:rPr>
                <w:rFonts w:ascii="Arial" w:hAnsi="Arial" w:cs="Arial"/>
                <w:b/>
              </w:rPr>
              <w:t>до пешеходных переходов</w:t>
            </w:r>
          </w:p>
        </w:tc>
      </w:tr>
      <w:tr w:rsidR="00390B15" w:rsidRPr="004B2457" w14:paraId="7150405A" w14:textId="77777777" w:rsidTr="002947CE">
        <w:trPr>
          <w:trHeight w:hRule="exact" w:val="318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C5632" w14:textId="77777777" w:rsidR="00390B15" w:rsidRPr="004B2457" w:rsidRDefault="00390B15" w:rsidP="002947CE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1</w:t>
            </w:r>
          </w:p>
          <w:p w14:paraId="53B37748" w14:textId="77777777" w:rsidR="00390B15" w:rsidRPr="004B2457" w:rsidRDefault="00390B15" w:rsidP="002947CE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3EB10" w14:textId="77777777" w:rsidR="00390B15" w:rsidRPr="004B2457" w:rsidRDefault="00390B15" w:rsidP="002947CE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2</w:t>
            </w:r>
          </w:p>
          <w:p w14:paraId="768D797C" w14:textId="77777777" w:rsidR="00390B15" w:rsidRPr="004B2457" w:rsidRDefault="00390B15" w:rsidP="002947CE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A7E7D" w14:textId="77777777" w:rsidR="00390B15" w:rsidRPr="004B2457" w:rsidRDefault="00390B15" w:rsidP="002947CE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3</w:t>
            </w:r>
          </w:p>
          <w:p w14:paraId="72533F60" w14:textId="77777777" w:rsidR="00390B15" w:rsidRPr="004B2457" w:rsidRDefault="00390B15" w:rsidP="002947CE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32807" w14:textId="77777777" w:rsidR="00390B15" w:rsidRPr="004B2457" w:rsidRDefault="00390B15" w:rsidP="002947CE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4</w:t>
            </w:r>
          </w:p>
          <w:p w14:paraId="3A1392F3" w14:textId="77777777" w:rsidR="00390B15" w:rsidRPr="004B2457" w:rsidRDefault="00390B15" w:rsidP="002947CE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9383D" w14:textId="77777777" w:rsidR="00390B15" w:rsidRPr="004B2457" w:rsidRDefault="00390B15" w:rsidP="002947CE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5</w:t>
            </w:r>
          </w:p>
          <w:p w14:paraId="42EF4C55" w14:textId="77777777" w:rsidR="00390B15" w:rsidRPr="004B2457" w:rsidRDefault="00390B15" w:rsidP="002947CE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</w:tr>
      <w:tr w:rsidR="00390B15" w:rsidRPr="004B2457" w14:paraId="6038F832" w14:textId="77777777" w:rsidTr="002947CE">
        <w:trPr>
          <w:trHeight w:hRule="exact" w:val="308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1B6FB" w14:textId="77777777" w:rsidR="00390B15" w:rsidRPr="004B2457" w:rsidRDefault="00390B15" w:rsidP="002947CE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57F71" w14:textId="77777777" w:rsidR="00390B15" w:rsidRPr="004B2457" w:rsidRDefault="00390B15" w:rsidP="002947CE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0+60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6FE18" w14:textId="77777777" w:rsidR="00390B15" w:rsidRPr="004B2457" w:rsidRDefault="00390B15" w:rsidP="002947CE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 одном уровне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EDC14" w14:textId="77777777" w:rsidR="00390B15" w:rsidRPr="004B2457" w:rsidRDefault="00390B15" w:rsidP="002947CE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Наземный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D9A65" w14:textId="77777777" w:rsidR="00390B15" w:rsidRPr="004B2457" w:rsidRDefault="00390B15" w:rsidP="002947CE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390B15" w:rsidRPr="004B2457" w14:paraId="254DA774" w14:textId="77777777" w:rsidTr="002947CE">
        <w:trPr>
          <w:trHeight w:hRule="exact" w:val="308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67866" w14:textId="77777777" w:rsidR="00390B15" w:rsidRPr="004B2457" w:rsidRDefault="00390B15" w:rsidP="002947CE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5998E" w14:textId="77777777" w:rsidR="00390B15" w:rsidRPr="004B2457" w:rsidRDefault="00390B15" w:rsidP="002947CE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0+338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08E6A" w14:textId="77777777" w:rsidR="00390B15" w:rsidRPr="004B2457" w:rsidRDefault="00390B15" w:rsidP="002947CE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 одном уровне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44A54" w14:textId="77777777" w:rsidR="00390B15" w:rsidRPr="004B2457" w:rsidRDefault="00390B15" w:rsidP="002947CE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Наземный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45FD7" w14:textId="77777777" w:rsidR="00390B15" w:rsidRPr="004B2457" w:rsidRDefault="00390B15" w:rsidP="002947CE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390B15" w:rsidRPr="004B2457" w14:paraId="543059D8" w14:textId="77777777" w:rsidTr="002947CE">
        <w:trPr>
          <w:trHeight w:hRule="exact" w:val="308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DD9A5" w14:textId="77777777" w:rsidR="00390B15" w:rsidRPr="004B2457" w:rsidRDefault="00390B15" w:rsidP="002947CE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353E1" w14:textId="77777777" w:rsidR="00390B15" w:rsidRPr="004B2457" w:rsidRDefault="00390B15" w:rsidP="002947CE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0+579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59668" w14:textId="77777777" w:rsidR="00390B15" w:rsidRPr="004B2457" w:rsidRDefault="00390B15" w:rsidP="002947CE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 одном уровне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81268" w14:textId="77777777" w:rsidR="00390B15" w:rsidRPr="004B2457" w:rsidRDefault="00390B15" w:rsidP="002947CE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Наземный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71F15" w14:textId="77777777" w:rsidR="00390B15" w:rsidRPr="004B2457" w:rsidRDefault="00390B15" w:rsidP="002947CE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</w:tbl>
    <w:p w14:paraId="5DF39EEA" w14:textId="77777777" w:rsidR="00390B15" w:rsidRPr="004B2457" w:rsidRDefault="00390B15" w:rsidP="00390B15">
      <w:pPr>
        <w:pStyle w:val="a3"/>
        <w:rPr>
          <w:rFonts w:ascii="Arial" w:eastAsia="MS Mincho" w:hAnsi="Arial" w:cs="Arial"/>
          <w:b/>
          <w:sz w:val="24"/>
          <w:szCs w:val="24"/>
        </w:rPr>
      </w:pPr>
    </w:p>
    <w:tbl>
      <w:tblPr>
        <w:tblW w:w="995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5217"/>
        <w:gridCol w:w="3318"/>
      </w:tblGrid>
      <w:tr w:rsidR="00390B15" w:rsidRPr="004B2457" w14:paraId="210B28E9" w14:textId="77777777" w:rsidTr="002947CE">
        <w:trPr>
          <w:trHeight w:val="255"/>
        </w:trPr>
        <w:tc>
          <w:tcPr>
            <w:tcW w:w="1418" w:type="dxa"/>
            <w:tcBorders>
              <w:right w:val="single" w:sz="4" w:space="0" w:color="FFFFFF"/>
            </w:tcBorders>
          </w:tcPr>
          <w:p w14:paraId="662462FA" w14:textId="77777777" w:rsidR="00390B15" w:rsidRPr="004B2457" w:rsidRDefault="00390B15" w:rsidP="002947CE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5217" w:type="dxa"/>
            <w:tcBorders>
              <w:left w:val="single" w:sz="4" w:space="0" w:color="FFFFFF"/>
            </w:tcBorders>
          </w:tcPr>
          <w:p w14:paraId="1CF60736" w14:textId="77777777" w:rsidR="00390B15" w:rsidRPr="004B2457" w:rsidRDefault="00390B15" w:rsidP="002947CE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3318" w:type="dxa"/>
          </w:tcPr>
          <w:p w14:paraId="257F55CC" w14:textId="77777777" w:rsidR="00390B15" w:rsidRPr="004B2457" w:rsidRDefault="00390B15" w:rsidP="002947CE">
            <w:pPr>
              <w:spacing w:before="20"/>
              <w:rPr>
                <w:rFonts w:ascii="Arial" w:eastAsia="MS Mincho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Количество</w:t>
            </w:r>
          </w:p>
        </w:tc>
      </w:tr>
      <w:tr w:rsidR="00390B15" w:rsidRPr="004B2457" w14:paraId="122F3D9A" w14:textId="77777777" w:rsidTr="002947CE">
        <w:trPr>
          <w:trHeight w:val="240"/>
        </w:trPr>
        <w:tc>
          <w:tcPr>
            <w:tcW w:w="1418" w:type="dxa"/>
          </w:tcPr>
          <w:p w14:paraId="442D3628" w14:textId="77777777" w:rsidR="00390B15" w:rsidRPr="004B2457" w:rsidRDefault="00390B15" w:rsidP="002947CE">
            <w:pPr>
              <w:spacing w:before="20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Итого:</w:t>
            </w:r>
          </w:p>
        </w:tc>
        <w:tc>
          <w:tcPr>
            <w:tcW w:w="5217" w:type="dxa"/>
          </w:tcPr>
          <w:p w14:paraId="15836943" w14:textId="77777777" w:rsidR="00390B15" w:rsidRPr="004B2457" w:rsidRDefault="00390B15" w:rsidP="002947CE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  <w:r>
              <w:rPr>
                <w:rFonts w:ascii="Arial" w:eastAsia="MS Mincho" w:hAnsi="Arial" w:cs="Arial"/>
                <w:b/>
                <w:sz w:val="24"/>
                <w:szCs w:val="24"/>
              </w:rPr>
              <w:t>Наземный в одном уровне</w:t>
            </w:r>
          </w:p>
        </w:tc>
        <w:tc>
          <w:tcPr>
            <w:tcW w:w="3318" w:type="dxa"/>
          </w:tcPr>
          <w:p w14:paraId="6D69E2D0" w14:textId="77777777" w:rsidR="00390B15" w:rsidRPr="004B2457" w:rsidRDefault="00390B15" w:rsidP="002947CE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  <w:r>
              <w:rPr>
                <w:rFonts w:ascii="Arial" w:eastAsia="MS Mincho" w:hAnsi="Arial" w:cs="Arial"/>
                <w:b/>
                <w:sz w:val="24"/>
                <w:szCs w:val="24"/>
              </w:rPr>
              <w:t>3</w:t>
            </w:r>
          </w:p>
        </w:tc>
      </w:tr>
      <w:tr w:rsidR="00390B15" w:rsidRPr="004B2457" w14:paraId="2C9B0CFA" w14:textId="77777777" w:rsidTr="002947CE">
        <w:trPr>
          <w:trHeight w:val="240"/>
        </w:trPr>
        <w:tc>
          <w:tcPr>
            <w:tcW w:w="1418" w:type="dxa"/>
          </w:tcPr>
          <w:p w14:paraId="395AF01F" w14:textId="77777777" w:rsidR="00390B15" w:rsidRPr="004B2457" w:rsidRDefault="00390B15" w:rsidP="002947CE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5217" w:type="dxa"/>
          </w:tcPr>
          <w:p w14:paraId="70BAB16C" w14:textId="77777777" w:rsidR="00390B15" w:rsidRPr="004B2457" w:rsidRDefault="00390B15" w:rsidP="002947CE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3318" w:type="dxa"/>
          </w:tcPr>
          <w:p w14:paraId="4535661C" w14:textId="77777777" w:rsidR="00390B15" w:rsidRPr="004B2457" w:rsidRDefault="00390B15" w:rsidP="002947CE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</w:tr>
    </w:tbl>
    <w:p w14:paraId="534D8D43" w14:textId="77777777" w:rsidR="00390B15" w:rsidRPr="004B2457" w:rsidRDefault="00390B15" w:rsidP="00390B15">
      <w:pPr>
        <w:pStyle w:val="a3"/>
        <w:rPr>
          <w:rFonts w:ascii="Arial" w:eastAsia="MS Mincho" w:hAnsi="Arial" w:cs="Arial"/>
          <w:b/>
          <w:sz w:val="24"/>
          <w:szCs w:val="24"/>
        </w:rPr>
      </w:pPr>
    </w:p>
    <w:p w14:paraId="3440350A" w14:textId="77777777" w:rsidR="00821D57" w:rsidRPr="00821D57" w:rsidRDefault="00821D57" w:rsidP="00821D57">
      <w:pPr>
        <w:spacing w:after="184"/>
        <w:ind w:left="-142"/>
        <w:jc w:val="center"/>
        <w:rPr>
          <w:rFonts w:ascii="Arial" w:hAnsi="Arial" w:cs="Arial"/>
          <w:b/>
          <w:bCs/>
        </w:rPr>
      </w:pPr>
      <w:bookmarkStart w:id="5" w:name="_Hlk139904030"/>
      <w:r w:rsidRPr="00821D57">
        <w:rPr>
          <w:rFonts w:ascii="Arial" w:hAnsi="Arial" w:cs="Arial"/>
          <w:b/>
          <w:bCs/>
        </w:rPr>
        <w:t>Ведомость искусственных неровностей</w:t>
      </w:r>
    </w:p>
    <w:p w14:paraId="482EBA8A" w14:textId="77777777" w:rsidR="00821D57" w:rsidRPr="0073109A" w:rsidRDefault="00821D57" w:rsidP="00632E57">
      <w:pPr>
        <w:pStyle w:val="a3"/>
        <w:jc w:val="center"/>
        <w:rPr>
          <w:rFonts w:ascii="Arial" w:eastAsia="MS Mincho" w:hAnsi="Arial" w:cs="Arial"/>
          <w:b/>
          <w:i/>
          <w:sz w:val="24"/>
          <w:szCs w:val="24"/>
        </w:rPr>
      </w:pPr>
      <w:r w:rsidRPr="0073109A">
        <w:rPr>
          <w:rFonts w:ascii="Arial" w:eastAsia="MS Mincho" w:hAnsi="Arial" w:cs="Arial"/>
          <w:b/>
          <w:i/>
          <w:sz w:val="24"/>
          <w:szCs w:val="24"/>
        </w:rPr>
        <w:t>п. Октябрьский, ул. Октябрьская</w:t>
      </w:r>
    </w:p>
    <w:p w14:paraId="43B70EA8" w14:textId="77777777" w:rsidR="00821D57" w:rsidRPr="004B2457" w:rsidRDefault="00821D57" w:rsidP="00632E57">
      <w:pPr>
        <w:pStyle w:val="a3"/>
        <w:jc w:val="right"/>
        <w:outlineLvl w:val="0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eastAsia="MS Mincho" w:hAnsi="Arial" w:cs="Arial"/>
          <w:b/>
          <w:sz w:val="24"/>
          <w:szCs w:val="24"/>
        </w:rPr>
        <w:t xml:space="preserve">Протяженность участка – </w:t>
      </w:r>
      <w:r>
        <w:rPr>
          <w:rFonts w:ascii="Arial" w:eastAsia="MS Mincho" w:hAnsi="Arial" w:cs="Arial"/>
          <w:b/>
          <w:sz w:val="24"/>
          <w:szCs w:val="24"/>
        </w:rPr>
        <w:t>От 0+0 до 0+833</w:t>
      </w:r>
    </w:p>
    <w:p w14:paraId="60BA2AA8" w14:textId="77777777" w:rsidR="00821D57" w:rsidRPr="004B2457" w:rsidRDefault="00821D57" w:rsidP="00821D57">
      <w:pPr>
        <w:pStyle w:val="a3"/>
        <w:jc w:val="right"/>
        <w:outlineLvl w:val="0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eastAsia="MS Mincho" w:hAnsi="Arial" w:cs="Arial"/>
          <w:b/>
          <w:sz w:val="24"/>
          <w:szCs w:val="24"/>
        </w:rPr>
        <w:t xml:space="preserve">Участок обслуживается – </w:t>
      </w:r>
    </w:p>
    <w:tbl>
      <w:tblPr>
        <w:tblStyle w:val="TableGrid"/>
        <w:tblW w:w="10234" w:type="dxa"/>
        <w:tblInd w:w="-286" w:type="dxa"/>
        <w:tblLayout w:type="fixed"/>
        <w:tblCellMar>
          <w:left w:w="194" w:type="dxa"/>
          <w:right w:w="115" w:type="dxa"/>
        </w:tblCellMar>
        <w:tblLook w:val="04A0" w:firstRow="1" w:lastRow="0" w:firstColumn="1" w:lastColumn="0" w:noHBand="0" w:noVBand="1"/>
      </w:tblPr>
      <w:tblGrid>
        <w:gridCol w:w="622"/>
        <w:gridCol w:w="1465"/>
        <w:gridCol w:w="1594"/>
        <w:gridCol w:w="1422"/>
        <w:gridCol w:w="889"/>
        <w:gridCol w:w="1044"/>
        <w:gridCol w:w="1010"/>
        <w:gridCol w:w="947"/>
        <w:gridCol w:w="1241"/>
      </w:tblGrid>
      <w:tr w:rsidR="007D707E" w:rsidRPr="00821D57" w14:paraId="71773C10" w14:textId="77777777" w:rsidTr="00C2213A">
        <w:trPr>
          <w:trHeight w:val="445"/>
        </w:trPr>
        <w:tc>
          <w:tcPr>
            <w:tcW w:w="6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86831E" w14:textId="77777777" w:rsidR="007D707E" w:rsidRPr="00821D57" w:rsidRDefault="007D707E" w:rsidP="00632E57">
            <w:pPr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>№п/п</w:t>
            </w:r>
          </w:p>
        </w:tc>
        <w:tc>
          <w:tcPr>
            <w:tcW w:w="14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60DBCE" w14:textId="77777777" w:rsidR="007D707E" w:rsidRPr="00821D57" w:rsidRDefault="007D707E" w:rsidP="00632E57">
            <w:pPr>
              <w:ind w:left="-142" w:right="9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>Адрес, км+м</w:t>
            </w:r>
          </w:p>
        </w:tc>
        <w:tc>
          <w:tcPr>
            <w:tcW w:w="15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DD59BC" w14:textId="77777777" w:rsidR="007D707E" w:rsidRPr="00821D57" w:rsidRDefault="007D707E" w:rsidP="00632E57">
            <w:pPr>
              <w:ind w:left="-142" w:right="11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>Расположение</w:t>
            </w:r>
          </w:p>
        </w:tc>
        <w:tc>
          <w:tcPr>
            <w:tcW w:w="1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C84A5A" w14:textId="77777777" w:rsidR="007D707E" w:rsidRPr="00821D57" w:rsidRDefault="007D707E" w:rsidP="00632E57">
            <w:pPr>
              <w:ind w:left="-142" w:right="10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>Конструкция</w:t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5D2DDD" w14:textId="0024FE21" w:rsidR="007D707E" w:rsidRPr="00821D57" w:rsidRDefault="007D707E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>Размеры</w:t>
            </w:r>
          </w:p>
        </w:tc>
        <w:tc>
          <w:tcPr>
            <w:tcW w:w="9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B5589E" w14:textId="77777777" w:rsidR="007D707E" w:rsidRPr="00821D57" w:rsidRDefault="007D707E" w:rsidP="00632E57">
            <w:pPr>
              <w:ind w:left="-142" w:right="10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>Объём, м³</w:t>
            </w:r>
          </w:p>
        </w:tc>
        <w:tc>
          <w:tcPr>
            <w:tcW w:w="12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157D5D" w14:textId="77777777" w:rsidR="007D707E" w:rsidRPr="00821D57" w:rsidRDefault="007D707E" w:rsidP="00632E57">
            <w:pPr>
              <w:ind w:left="-142" w:right="10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>Состояние</w:t>
            </w:r>
          </w:p>
        </w:tc>
      </w:tr>
      <w:tr w:rsidR="00821D57" w:rsidRPr="00821D57" w14:paraId="22679105" w14:textId="77777777" w:rsidTr="00821D57">
        <w:trPr>
          <w:trHeight w:val="445"/>
        </w:trPr>
        <w:tc>
          <w:tcPr>
            <w:tcW w:w="62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82581" w14:textId="77777777" w:rsidR="00821D57" w:rsidRPr="00821D57" w:rsidRDefault="00821D57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38ABA" w14:textId="77777777" w:rsidR="00821D57" w:rsidRPr="00821D57" w:rsidRDefault="00821D57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DB247" w14:textId="77777777" w:rsidR="00821D57" w:rsidRPr="00821D57" w:rsidRDefault="00821D57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D03D2" w14:textId="77777777" w:rsidR="00821D57" w:rsidRPr="00821D57" w:rsidRDefault="00821D57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84158" w14:textId="77777777" w:rsidR="00821D57" w:rsidRPr="00821D57" w:rsidRDefault="00821D57" w:rsidP="00632E57">
            <w:pPr>
              <w:ind w:left="-142" w:right="10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>Длина, м</w:t>
            </w: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EF8D54" w14:textId="77777777" w:rsidR="00821D57" w:rsidRPr="00821D57" w:rsidRDefault="00821D57" w:rsidP="00632E57">
            <w:pPr>
              <w:ind w:left="-142" w:right="9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>Ширина, м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0DD0D7" w14:textId="77777777" w:rsidR="00821D57" w:rsidRPr="00821D57" w:rsidRDefault="00821D57" w:rsidP="00632E57">
            <w:pPr>
              <w:ind w:left="-142" w:right="10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>Высота, м</w:t>
            </w:r>
          </w:p>
        </w:tc>
        <w:tc>
          <w:tcPr>
            <w:tcW w:w="94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1B5BA" w14:textId="77777777" w:rsidR="00821D57" w:rsidRPr="00821D57" w:rsidRDefault="00821D57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57072" w14:textId="77777777" w:rsidR="00821D57" w:rsidRPr="00821D57" w:rsidRDefault="00821D57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21D57" w:rsidRPr="00821D57" w14:paraId="7C2062AE" w14:textId="77777777" w:rsidTr="00821D57">
        <w:trPr>
          <w:trHeight w:val="221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32ADB" w14:textId="77777777" w:rsidR="00821D57" w:rsidRPr="00821D57" w:rsidRDefault="00821D57" w:rsidP="00632E57">
            <w:pPr>
              <w:ind w:left="-142" w:right="10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FFCB0" w14:textId="5E36EC70" w:rsidR="00821D57" w:rsidRPr="00821D57" w:rsidRDefault="00821D57" w:rsidP="00632E57">
            <w:pPr>
              <w:ind w:left="-142" w:right="10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0+</w:t>
            </w:r>
            <w:r w:rsidR="007D707E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D996B" w14:textId="77777777" w:rsidR="00821D57" w:rsidRPr="00821D57" w:rsidRDefault="00821D57" w:rsidP="00632E57">
            <w:pPr>
              <w:ind w:left="-14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По всей ширине дороги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38187" w14:textId="77777777" w:rsidR="00821D57" w:rsidRPr="00821D57" w:rsidRDefault="00821D57" w:rsidP="00632E57">
            <w:pPr>
              <w:ind w:left="-142" w:right="9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Монолитная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CE1D9" w14:textId="77777777" w:rsidR="00821D57" w:rsidRPr="00821D57" w:rsidRDefault="00821D57" w:rsidP="00632E57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6,00</w:t>
            </w: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11872" w14:textId="77777777" w:rsidR="00821D57" w:rsidRPr="00821D57" w:rsidRDefault="00821D57" w:rsidP="00632E57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3,25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3CCB9" w14:textId="77777777" w:rsidR="00821D57" w:rsidRPr="00821D57" w:rsidRDefault="00821D57" w:rsidP="00632E57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0,07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179B2" w14:textId="77777777" w:rsidR="00821D57" w:rsidRPr="00821D57" w:rsidRDefault="00821D57" w:rsidP="00632E57">
            <w:pPr>
              <w:ind w:left="-142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1,353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68D1D" w14:textId="6D1A873C" w:rsidR="00821D57" w:rsidRPr="00821D57" w:rsidRDefault="007D707E" w:rsidP="00632E57">
            <w:pPr>
              <w:ind w:left="-142" w:right="11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существует</w:t>
            </w:r>
          </w:p>
        </w:tc>
      </w:tr>
      <w:tr w:rsidR="00821D57" w:rsidRPr="00821D57" w14:paraId="70589B18" w14:textId="77777777" w:rsidTr="00821D57">
        <w:trPr>
          <w:trHeight w:val="222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6A28E" w14:textId="77777777" w:rsidR="00821D57" w:rsidRPr="00821D57" w:rsidRDefault="00821D57" w:rsidP="00632E57">
            <w:pPr>
              <w:ind w:left="-142" w:right="10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6C015" w14:textId="1C757612" w:rsidR="00821D57" w:rsidRPr="00821D57" w:rsidRDefault="00821D57" w:rsidP="00632E57">
            <w:pPr>
              <w:ind w:left="-142" w:right="10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0+</w:t>
            </w:r>
            <w:r w:rsidR="007D707E">
              <w:rPr>
                <w:rFonts w:ascii="Arial" w:hAnsi="Arial" w:cs="Arial"/>
                <w:sz w:val="24"/>
                <w:szCs w:val="24"/>
              </w:rPr>
              <w:t>078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3BCB3" w14:textId="77777777" w:rsidR="00821D57" w:rsidRPr="00821D57" w:rsidRDefault="00821D57" w:rsidP="00632E57">
            <w:pPr>
              <w:ind w:left="-14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По всей ширине дороги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AE083" w14:textId="4A6D7E20" w:rsidR="00821D57" w:rsidRPr="00821D57" w:rsidRDefault="007D707E" w:rsidP="00632E57">
            <w:pPr>
              <w:ind w:left="-142" w:right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Монолитная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3F85A" w14:textId="77777777" w:rsidR="00821D57" w:rsidRPr="00821D57" w:rsidRDefault="00821D57" w:rsidP="00632E57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6,00</w:t>
            </w: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B6ACA" w14:textId="1D432C7C" w:rsidR="00821D57" w:rsidRPr="00821D57" w:rsidRDefault="007D707E" w:rsidP="00632E57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3,25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C95E9" w14:textId="6452A378" w:rsidR="00821D57" w:rsidRPr="00821D57" w:rsidRDefault="007D707E" w:rsidP="00632E57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0,07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FCCE9" w14:textId="62E7DCF5" w:rsidR="00821D57" w:rsidRPr="00821D57" w:rsidRDefault="007D707E" w:rsidP="00632E57">
            <w:pPr>
              <w:ind w:left="-142" w:right="10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1,353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4C224" w14:textId="46184C98" w:rsidR="00821D57" w:rsidRPr="00821D57" w:rsidRDefault="007D707E" w:rsidP="00632E57">
            <w:pPr>
              <w:ind w:left="-142" w:right="11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существует</w:t>
            </w:r>
          </w:p>
        </w:tc>
      </w:tr>
      <w:tr w:rsidR="007D707E" w:rsidRPr="00821D57" w14:paraId="7F41D3C6" w14:textId="77777777" w:rsidTr="00821D57">
        <w:trPr>
          <w:trHeight w:val="222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2D485" w14:textId="2D3F392A" w:rsidR="007D707E" w:rsidRPr="00821D57" w:rsidRDefault="007D707E" w:rsidP="007D707E">
            <w:pPr>
              <w:ind w:left="-142" w:right="10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F9BE7" w14:textId="3B7C4219" w:rsidR="007D707E" w:rsidRPr="00821D57" w:rsidRDefault="007D707E" w:rsidP="007D707E">
            <w:pPr>
              <w:ind w:left="-142" w:right="10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0+140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CBF7E" w14:textId="639639BB" w:rsidR="007D707E" w:rsidRPr="00821D57" w:rsidRDefault="007D707E" w:rsidP="007D707E">
            <w:pPr>
              <w:ind w:left="-14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По всей ширине дороги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AFEB1" w14:textId="1531B2D2" w:rsidR="007D707E" w:rsidRPr="00821D57" w:rsidRDefault="007D707E" w:rsidP="007D707E">
            <w:pPr>
              <w:ind w:left="-142" w:right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Монолитная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9B5CD" w14:textId="2EA5EDBE" w:rsidR="007D707E" w:rsidRPr="00821D57" w:rsidRDefault="007D707E" w:rsidP="007D707E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6,00</w:t>
            </w: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049B9" w14:textId="2E9E687E" w:rsidR="007D707E" w:rsidRPr="00821D57" w:rsidRDefault="007D707E" w:rsidP="007D707E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3,25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90649" w14:textId="0E1B74C8" w:rsidR="007D707E" w:rsidRPr="00821D57" w:rsidRDefault="007D707E" w:rsidP="007D707E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0,07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314AE" w14:textId="4E5BC950" w:rsidR="007D707E" w:rsidRPr="00821D57" w:rsidRDefault="007D707E" w:rsidP="007D707E">
            <w:pPr>
              <w:ind w:left="-142" w:right="10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1,353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D4235" w14:textId="3246E5CB" w:rsidR="007D707E" w:rsidRPr="00821D57" w:rsidRDefault="007D707E" w:rsidP="007D707E">
            <w:pPr>
              <w:ind w:left="-142" w:right="11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существует</w:t>
            </w:r>
          </w:p>
        </w:tc>
      </w:tr>
      <w:tr w:rsidR="007D707E" w:rsidRPr="00821D57" w14:paraId="09B5AF50" w14:textId="77777777" w:rsidTr="00821D57">
        <w:trPr>
          <w:trHeight w:val="222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6621F" w14:textId="77777777" w:rsidR="007D707E" w:rsidRPr="00821D57" w:rsidRDefault="007D707E" w:rsidP="007D707E">
            <w:pPr>
              <w:ind w:left="-142" w:right="10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EF73C" w14:textId="77777777" w:rsidR="007D707E" w:rsidRPr="00821D57" w:rsidRDefault="007D707E" w:rsidP="007D707E">
            <w:pPr>
              <w:ind w:left="-142" w:right="10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F8693" w14:textId="77777777" w:rsidR="007D707E" w:rsidRPr="00821D57" w:rsidRDefault="007D707E" w:rsidP="007D707E">
            <w:pPr>
              <w:ind w:left="-14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A7DB5" w14:textId="77777777" w:rsidR="007D707E" w:rsidRPr="00821D57" w:rsidRDefault="007D707E" w:rsidP="007D707E">
            <w:pPr>
              <w:ind w:left="-142" w:right="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56D76" w14:textId="77777777" w:rsidR="007D707E" w:rsidRPr="00821D57" w:rsidRDefault="007D707E" w:rsidP="007D707E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50024" w14:textId="77777777" w:rsidR="007D707E" w:rsidRPr="00821D57" w:rsidRDefault="007D707E" w:rsidP="007D707E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3285E" w14:textId="77777777" w:rsidR="007D707E" w:rsidRPr="00821D57" w:rsidRDefault="007D707E" w:rsidP="007D707E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06179" w14:textId="77777777" w:rsidR="007D707E" w:rsidRPr="00821D57" w:rsidRDefault="007D707E" w:rsidP="007D707E">
            <w:pPr>
              <w:ind w:left="-142" w:right="10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82D7B" w14:textId="77777777" w:rsidR="007D707E" w:rsidRPr="00821D57" w:rsidRDefault="007D707E" w:rsidP="007D707E">
            <w:pPr>
              <w:ind w:left="-142" w:right="11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07E" w:rsidRPr="00821D57" w14:paraId="1EECB5EE" w14:textId="77777777" w:rsidTr="00821D57">
        <w:trPr>
          <w:trHeight w:val="222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34B8F" w14:textId="77777777" w:rsidR="007D707E" w:rsidRPr="00821D57" w:rsidRDefault="007D707E" w:rsidP="007D707E">
            <w:pPr>
              <w:ind w:left="-142" w:right="10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668F7" w14:textId="77777777" w:rsidR="007D707E" w:rsidRPr="00821D57" w:rsidRDefault="007D707E" w:rsidP="007D707E">
            <w:pPr>
              <w:ind w:left="-142" w:right="10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5B887" w14:textId="77777777" w:rsidR="007D707E" w:rsidRPr="00821D57" w:rsidRDefault="007D707E" w:rsidP="007D707E">
            <w:pPr>
              <w:ind w:left="-14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4E2FD" w14:textId="77777777" w:rsidR="007D707E" w:rsidRPr="00821D57" w:rsidRDefault="007D707E" w:rsidP="007D707E">
            <w:pPr>
              <w:ind w:left="-142" w:right="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4FCD9" w14:textId="77777777" w:rsidR="007D707E" w:rsidRPr="00821D57" w:rsidRDefault="007D707E" w:rsidP="007D707E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4CAC0" w14:textId="77777777" w:rsidR="007D707E" w:rsidRPr="00821D57" w:rsidRDefault="007D707E" w:rsidP="007D707E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3113F" w14:textId="77777777" w:rsidR="007D707E" w:rsidRPr="00821D57" w:rsidRDefault="007D707E" w:rsidP="007D707E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99480" w14:textId="77777777" w:rsidR="007D707E" w:rsidRPr="00821D57" w:rsidRDefault="007D707E" w:rsidP="007D707E">
            <w:pPr>
              <w:ind w:left="-142" w:right="10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2BA94" w14:textId="77777777" w:rsidR="007D707E" w:rsidRPr="00821D57" w:rsidRDefault="007D707E" w:rsidP="007D707E">
            <w:pPr>
              <w:ind w:left="-142" w:right="11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07E" w:rsidRPr="00821D57" w14:paraId="3F96CB80" w14:textId="77777777" w:rsidTr="00821D57">
        <w:trPr>
          <w:trHeight w:val="222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C302B" w14:textId="77777777" w:rsidR="007D707E" w:rsidRPr="00821D57" w:rsidRDefault="007D707E" w:rsidP="007D707E">
            <w:pPr>
              <w:ind w:left="-142" w:right="10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0D11D" w14:textId="77777777" w:rsidR="007D707E" w:rsidRPr="00821D57" w:rsidRDefault="007D707E" w:rsidP="007D707E">
            <w:pPr>
              <w:ind w:left="-142" w:right="10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32A29" w14:textId="77777777" w:rsidR="007D707E" w:rsidRPr="00821D57" w:rsidRDefault="007D707E" w:rsidP="007D707E">
            <w:pPr>
              <w:ind w:left="-14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564EC" w14:textId="77777777" w:rsidR="007D707E" w:rsidRPr="00821D57" w:rsidRDefault="007D707E" w:rsidP="007D707E">
            <w:pPr>
              <w:ind w:left="-142" w:right="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D9FA7" w14:textId="77777777" w:rsidR="007D707E" w:rsidRPr="00821D57" w:rsidRDefault="007D707E" w:rsidP="007D707E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2B56A" w14:textId="77777777" w:rsidR="007D707E" w:rsidRPr="00821D57" w:rsidRDefault="007D707E" w:rsidP="007D707E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68524" w14:textId="77777777" w:rsidR="007D707E" w:rsidRPr="00821D57" w:rsidRDefault="007D707E" w:rsidP="007D707E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E838D" w14:textId="77777777" w:rsidR="007D707E" w:rsidRPr="00821D57" w:rsidRDefault="007D707E" w:rsidP="007D707E">
            <w:pPr>
              <w:ind w:left="-142" w:right="10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9B163" w14:textId="77777777" w:rsidR="007D707E" w:rsidRPr="00821D57" w:rsidRDefault="007D707E" w:rsidP="007D707E">
            <w:pPr>
              <w:ind w:left="-142" w:right="11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07E" w:rsidRPr="00821D57" w14:paraId="54073F98" w14:textId="77777777" w:rsidTr="00821D57">
        <w:trPr>
          <w:trHeight w:val="222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9D19B" w14:textId="77777777" w:rsidR="007D707E" w:rsidRPr="00821D57" w:rsidRDefault="007D707E" w:rsidP="007D707E">
            <w:pPr>
              <w:ind w:left="-142" w:right="10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AF48F" w14:textId="77777777" w:rsidR="007D707E" w:rsidRPr="00821D57" w:rsidRDefault="007D707E" w:rsidP="007D707E">
            <w:pPr>
              <w:ind w:left="-142" w:right="10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4F635" w14:textId="77777777" w:rsidR="007D707E" w:rsidRPr="00821D57" w:rsidRDefault="007D707E" w:rsidP="007D707E">
            <w:pPr>
              <w:ind w:left="-14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6043B" w14:textId="77777777" w:rsidR="007D707E" w:rsidRPr="00821D57" w:rsidRDefault="007D707E" w:rsidP="007D707E">
            <w:pPr>
              <w:ind w:left="-142" w:right="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D0F05" w14:textId="77777777" w:rsidR="007D707E" w:rsidRPr="00821D57" w:rsidRDefault="007D707E" w:rsidP="007D707E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60684" w14:textId="77777777" w:rsidR="007D707E" w:rsidRPr="00821D57" w:rsidRDefault="007D707E" w:rsidP="007D707E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4A54F" w14:textId="77777777" w:rsidR="007D707E" w:rsidRPr="00821D57" w:rsidRDefault="007D707E" w:rsidP="007D707E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699C0" w14:textId="77777777" w:rsidR="007D707E" w:rsidRPr="00821D57" w:rsidRDefault="007D707E" w:rsidP="007D707E">
            <w:pPr>
              <w:ind w:left="-142" w:right="10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50A42" w14:textId="77777777" w:rsidR="007D707E" w:rsidRPr="00821D57" w:rsidRDefault="007D707E" w:rsidP="007D707E">
            <w:pPr>
              <w:ind w:left="-142" w:right="11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07E" w:rsidRPr="00821D57" w14:paraId="7D2226B6" w14:textId="77777777" w:rsidTr="00821D57">
        <w:trPr>
          <w:trHeight w:val="222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F9E35" w14:textId="77777777" w:rsidR="007D707E" w:rsidRPr="00821D57" w:rsidRDefault="007D707E" w:rsidP="007D707E">
            <w:pPr>
              <w:ind w:left="-142" w:right="10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537FD" w14:textId="77777777" w:rsidR="007D707E" w:rsidRPr="00821D57" w:rsidRDefault="007D707E" w:rsidP="007D707E">
            <w:pPr>
              <w:ind w:left="-142" w:right="10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1AB7D" w14:textId="77777777" w:rsidR="007D707E" w:rsidRPr="00821D57" w:rsidRDefault="007D707E" w:rsidP="007D707E">
            <w:pPr>
              <w:ind w:left="-14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CDEAA" w14:textId="77777777" w:rsidR="007D707E" w:rsidRPr="00821D57" w:rsidRDefault="007D707E" w:rsidP="007D707E">
            <w:pPr>
              <w:ind w:left="-142" w:right="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6C3CD" w14:textId="77777777" w:rsidR="007D707E" w:rsidRPr="00821D57" w:rsidRDefault="007D707E" w:rsidP="007D707E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2511B" w14:textId="77777777" w:rsidR="007D707E" w:rsidRPr="00821D57" w:rsidRDefault="007D707E" w:rsidP="007D707E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E7D82" w14:textId="77777777" w:rsidR="007D707E" w:rsidRPr="00821D57" w:rsidRDefault="007D707E" w:rsidP="007D707E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1B214" w14:textId="77777777" w:rsidR="007D707E" w:rsidRPr="00821D57" w:rsidRDefault="007D707E" w:rsidP="007D707E">
            <w:pPr>
              <w:ind w:left="-142" w:right="10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9788A" w14:textId="77777777" w:rsidR="007D707E" w:rsidRPr="00821D57" w:rsidRDefault="007D707E" w:rsidP="007D707E">
            <w:pPr>
              <w:ind w:left="-142" w:right="11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07E" w:rsidRPr="00821D57" w14:paraId="336DE14D" w14:textId="77777777" w:rsidTr="00821D57">
        <w:trPr>
          <w:trHeight w:val="222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4197E" w14:textId="77777777" w:rsidR="007D707E" w:rsidRPr="00821D57" w:rsidRDefault="007D707E" w:rsidP="007D707E">
            <w:pPr>
              <w:ind w:left="-142" w:right="10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2B68A" w14:textId="77777777" w:rsidR="007D707E" w:rsidRPr="00821D57" w:rsidRDefault="007D707E" w:rsidP="007D707E">
            <w:pPr>
              <w:ind w:left="-142" w:right="10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195B7" w14:textId="77777777" w:rsidR="007D707E" w:rsidRPr="00821D57" w:rsidRDefault="007D707E" w:rsidP="007D707E">
            <w:pPr>
              <w:ind w:left="-142" w:right="9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94F32" w14:textId="77777777" w:rsidR="007D707E" w:rsidRPr="00821D57" w:rsidRDefault="007D707E" w:rsidP="007D707E">
            <w:pPr>
              <w:ind w:left="-142" w:right="10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FF01B" w14:textId="77777777" w:rsidR="007D707E" w:rsidRPr="00821D57" w:rsidRDefault="007D707E" w:rsidP="007D707E">
            <w:pPr>
              <w:ind w:left="-142" w:right="10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B0576" w14:textId="77777777" w:rsidR="007D707E" w:rsidRPr="00821D57" w:rsidRDefault="007D707E" w:rsidP="007D707E">
            <w:pPr>
              <w:ind w:left="-142" w:right="10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D6EE9" w14:textId="77777777" w:rsidR="007D707E" w:rsidRPr="00821D57" w:rsidRDefault="007D707E" w:rsidP="007D707E">
            <w:pPr>
              <w:ind w:left="-142" w:right="10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4C1FA" w14:textId="77777777" w:rsidR="007D707E" w:rsidRPr="00821D57" w:rsidRDefault="007D707E" w:rsidP="007D707E">
            <w:pPr>
              <w:ind w:left="-142" w:right="10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26BC9" w14:textId="77777777" w:rsidR="007D707E" w:rsidRPr="00821D57" w:rsidRDefault="007D707E" w:rsidP="007D707E">
            <w:pPr>
              <w:ind w:left="-142" w:right="11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D707E" w:rsidRPr="00821D57" w14:paraId="59D34674" w14:textId="77777777" w:rsidTr="00821D57">
        <w:trPr>
          <w:trHeight w:val="222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91460" w14:textId="77777777" w:rsidR="007D707E" w:rsidRPr="00821D57" w:rsidRDefault="007D707E" w:rsidP="007D707E">
            <w:pPr>
              <w:ind w:left="-142" w:right="10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F72B3" w14:textId="77777777" w:rsidR="007D707E" w:rsidRPr="00821D57" w:rsidRDefault="007D707E" w:rsidP="007D707E">
            <w:pPr>
              <w:ind w:left="-142" w:right="10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03655" w14:textId="77777777" w:rsidR="007D707E" w:rsidRPr="00821D57" w:rsidRDefault="007D707E" w:rsidP="007D707E">
            <w:pPr>
              <w:ind w:left="-142" w:right="9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15E15" w14:textId="77777777" w:rsidR="007D707E" w:rsidRPr="00821D57" w:rsidRDefault="007D707E" w:rsidP="007D707E">
            <w:pPr>
              <w:ind w:left="-142" w:right="10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30133" w14:textId="77777777" w:rsidR="007D707E" w:rsidRPr="00821D57" w:rsidRDefault="007D707E" w:rsidP="007D707E">
            <w:pPr>
              <w:ind w:left="-142" w:right="10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1FCDC" w14:textId="77777777" w:rsidR="007D707E" w:rsidRPr="00821D57" w:rsidRDefault="007D707E" w:rsidP="007D707E">
            <w:pPr>
              <w:ind w:left="-142" w:right="10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E5D02" w14:textId="77777777" w:rsidR="007D707E" w:rsidRPr="00821D57" w:rsidRDefault="007D707E" w:rsidP="007D707E">
            <w:pPr>
              <w:ind w:left="-142" w:right="10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314CD" w14:textId="77777777" w:rsidR="007D707E" w:rsidRPr="00821D57" w:rsidRDefault="007D707E" w:rsidP="007D707E">
            <w:pPr>
              <w:ind w:left="-142" w:right="10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1FF13" w14:textId="77777777" w:rsidR="007D707E" w:rsidRPr="00821D57" w:rsidRDefault="007D707E" w:rsidP="007D707E">
            <w:pPr>
              <w:ind w:left="-142" w:right="11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D707E" w:rsidRPr="00821D57" w14:paraId="4C9CC262" w14:textId="77777777" w:rsidTr="00821D57">
        <w:trPr>
          <w:trHeight w:val="221"/>
        </w:trPr>
        <w:tc>
          <w:tcPr>
            <w:tcW w:w="622" w:type="dxa"/>
            <w:vMerge w:val="restart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14:paraId="1942C615" w14:textId="77777777" w:rsidR="007D707E" w:rsidRPr="00821D57" w:rsidRDefault="007D707E" w:rsidP="007D707E">
            <w:pPr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5C35C" w14:textId="77777777" w:rsidR="007D707E" w:rsidRPr="00821D57" w:rsidRDefault="007D707E" w:rsidP="007D707E">
            <w:pPr>
              <w:ind w:left="-195" w:right="117" w:firstLine="53"/>
              <w:jc w:val="center"/>
              <w:rPr>
                <w:rFonts w:ascii="Arial" w:hAnsi="Arial" w:cs="Arial"/>
                <w:b/>
                <w:bCs/>
              </w:rPr>
            </w:pPr>
            <w:r w:rsidRPr="00821D57">
              <w:rPr>
                <w:rFonts w:ascii="Arial" w:hAnsi="Arial" w:cs="Arial"/>
                <w:b/>
                <w:bCs/>
              </w:rPr>
              <w:t>Установлено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46EF3" w14:textId="755D0B27" w:rsidR="007D707E" w:rsidRPr="00821D57" w:rsidRDefault="007D707E" w:rsidP="007D707E">
            <w:pPr>
              <w:ind w:left="-142" w:right="10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2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1BF1218B" w14:textId="77777777" w:rsidR="007D707E" w:rsidRPr="00821D57" w:rsidRDefault="007D707E" w:rsidP="007D707E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vMerge w:val="restart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0CA08CFE" w14:textId="77777777" w:rsidR="007D707E" w:rsidRPr="00821D57" w:rsidRDefault="007D707E" w:rsidP="007D707E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vMerge w:val="restart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064DA84B" w14:textId="77777777" w:rsidR="007D707E" w:rsidRPr="00821D57" w:rsidRDefault="007D707E" w:rsidP="007D707E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vMerge w:val="restart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C3E0BAD" w14:textId="77777777" w:rsidR="007D707E" w:rsidRPr="00821D57" w:rsidRDefault="007D707E" w:rsidP="007D707E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Merge w:val="restart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352E229" w14:textId="77777777" w:rsidR="007D707E" w:rsidRPr="00821D57" w:rsidRDefault="007D707E" w:rsidP="007D707E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41" w:type="dxa"/>
            <w:vMerge w:val="restart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DBB118A" w14:textId="77777777" w:rsidR="007D707E" w:rsidRPr="00821D57" w:rsidRDefault="007D707E" w:rsidP="007D707E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D707E" w:rsidRPr="00821D57" w14:paraId="52B7861B" w14:textId="77777777" w:rsidTr="00821D57">
        <w:trPr>
          <w:trHeight w:val="221"/>
        </w:trPr>
        <w:tc>
          <w:tcPr>
            <w:tcW w:w="622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34DA0EFB" w14:textId="77777777" w:rsidR="007D707E" w:rsidRPr="00821D57" w:rsidRDefault="007D707E" w:rsidP="007D707E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D83CF" w14:textId="77777777" w:rsidR="007D707E" w:rsidRPr="00821D57" w:rsidRDefault="007D707E" w:rsidP="007D707E">
            <w:pPr>
              <w:ind w:left="-195" w:firstLine="53"/>
              <w:jc w:val="center"/>
              <w:rPr>
                <w:rFonts w:ascii="Arial" w:hAnsi="Arial" w:cs="Arial"/>
                <w:b/>
                <w:bCs/>
              </w:rPr>
            </w:pPr>
            <w:r w:rsidRPr="00821D57">
              <w:rPr>
                <w:rFonts w:ascii="Arial" w:hAnsi="Arial" w:cs="Arial"/>
                <w:b/>
                <w:bCs/>
              </w:rPr>
              <w:t>Требуется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660C2" w14:textId="4684080A" w:rsidR="007D707E" w:rsidRPr="00821D57" w:rsidRDefault="007D707E" w:rsidP="007D707E">
            <w:pPr>
              <w:ind w:left="-142" w:right="10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22" w:type="dxa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4F2AD408" w14:textId="77777777" w:rsidR="007D707E" w:rsidRPr="00821D57" w:rsidRDefault="007D707E" w:rsidP="007D707E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91523C7" w14:textId="77777777" w:rsidR="007D707E" w:rsidRPr="00821D57" w:rsidRDefault="007D707E" w:rsidP="007D707E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B0A6035" w14:textId="77777777" w:rsidR="007D707E" w:rsidRPr="00821D57" w:rsidRDefault="007D707E" w:rsidP="007D707E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819C611" w14:textId="77777777" w:rsidR="007D707E" w:rsidRPr="00821D57" w:rsidRDefault="007D707E" w:rsidP="007D707E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FD05AE8" w14:textId="77777777" w:rsidR="007D707E" w:rsidRPr="00821D57" w:rsidRDefault="007D707E" w:rsidP="007D707E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4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73C633B" w14:textId="77777777" w:rsidR="007D707E" w:rsidRPr="00821D57" w:rsidRDefault="007D707E" w:rsidP="007D707E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D707E" w:rsidRPr="00821D57" w14:paraId="00DF305E" w14:textId="77777777" w:rsidTr="00821D57">
        <w:trPr>
          <w:trHeight w:val="377"/>
        </w:trPr>
        <w:tc>
          <w:tcPr>
            <w:tcW w:w="622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65A09212" w14:textId="77777777" w:rsidR="007D707E" w:rsidRPr="00821D57" w:rsidRDefault="007D707E" w:rsidP="007D707E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0BBB1" w14:textId="288E1D2A" w:rsidR="007D707E" w:rsidRPr="00821D57" w:rsidRDefault="007D707E" w:rsidP="007D707E">
            <w:pPr>
              <w:ind w:left="-195" w:right="91" w:firstLine="53"/>
              <w:rPr>
                <w:rFonts w:ascii="Arial" w:hAnsi="Arial" w:cs="Arial"/>
                <w:b/>
                <w:bCs/>
              </w:rPr>
            </w:pPr>
            <w:r w:rsidRPr="00821D57">
              <w:rPr>
                <w:rFonts w:ascii="Arial" w:hAnsi="Arial" w:cs="Arial"/>
                <w:b/>
                <w:bCs/>
              </w:rPr>
              <w:t>К</w:t>
            </w:r>
            <w:r w:rsidRPr="00821D57">
              <w:rPr>
                <w:rFonts w:ascii="Arial" w:hAnsi="Arial" w:cs="Arial"/>
                <w:b/>
                <w:bCs/>
              </w:rPr>
              <w:t xml:space="preserve"> </w:t>
            </w:r>
            <w:r w:rsidRPr="00821D57">
              <w:rPr>
                <w:rFonts w:ascii="Arial" w:hAnsi="Arial" w:cs="Arial"/>
                <w:b/>
                <w:bCs/>
              </w:rPr>
              <w:t>демонтаж</w:t>
            </w:r>
            <w:r>
              <w:rPr>
                <w:rFonts w:ascii="Arial" w:hAnsi="Arial" w:cs="Arial"/>
                <w:b/>
                <w:bCs/>
              </w:rPr>
              <w:t>у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D5882" w14:textId="77777777" w:rsidR="007D707E" w:rsidRPr="00821D57" w:rsidRDefault="007D707E" w:rsidP="007D707E">
            <w:pPr>
              <w:ind w:left="-142" w:right="10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22" w:type="dxa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7A393995" w14:textId="77777777" w:rsidR="007D707E" w:rsidRPr="00821D57" w:rsidRDefault="007D707E" w:rsidP="007D707E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62F87A" w14:textId="77777777" w:rsidR="007D707E" w:rsidRPr="00821D57" w:rsidRDefault="007D707E" w:rsidP="007D707E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FE310CC" w14:textId="77777777" w:rsidR="007D707E" w:rsidRPr="00821D57" w:rsidRDefault="007D707E" w:rsidP="007D707E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5084FF4" w14:textId="77777777" w:rsidR="007D707E" w:rsidRPr="00821D57" w:rsidRDefault="007D707E" w:rsidP="007D707E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AF036CE" w14:textId="77777777" w:rsidR="007D707E" w:rsidRPr="00821D57" w:rsidRDefault="007D707E" w:rsidP="007D707E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4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C735DB8" w14:textId="77777777" w:rsidR="007D707E" w:rsidRPr="00821D57" w:rsidRDefault="007D707E" w:rsidP="007D707E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bookmarkEnd w:id="5"/>
    </w:tbl>
    <w:p w14:paraId="61313741" w14:textId="77777777" w:rsidR="00AB02D8" w:rsidRPr="00821D57" w:rsidRDefault="00AB02D8" w:rsidP="00821D57">
      <w:pPr>
        <w:pStyle w:val="a3"/>
        <w:rPr>
          <w:rFonts w:ascii="Arial" w:eastAsia="MS Mincho" w:hAnsi="Arial" w:cs="Arial"/>
          <w:b/>
          <w:bCs/>
          <w:sz w:val="16"/>
        </w:rPr>
      </w:pPr>
    </w:p>
    <w:sectPr w:rsidR="00AB02D8" w:rsidRPr="00821D57" w:rsidSect="00AB02D8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02D8"/>
    <w:rsid w:val="001842E0"/>
    <w:rsid w:val="00215347"/>
    <w:rsid w:val="00390B15"/>
    <w:rsid w:val="004C76B6"/>
    <w:rsid w:val="007D707E"/>
    <w:rsid w:val="00821D57"/>
    <w:rsid w:val="00902B5C"/>
    <w:rsid w:val="00957BB2"/>
    <w:rsid w:val="00AB02D8"/>
    <w:rsid w:val="00AD58F5"/>
    <w:rsid w:val="00CF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F95DF0"/>
  <w15:docId w15:val="{6AACDC43-60E4-4CC5-9C60-3ACFB8642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6B6"/>
    <w:rPr>
      <w:sz w:val="24"/>
      <w:szCs w:val="24"/>
    </w:rPr>
  </w:style>
  <w:style w:type="paragraph" w:styleId="1">
    <w:name w:val="heading 1"/>
    <w:basedOn w:val="a"/>
    <w:next w:val="a"/>
    <w:qFormat/>
    <w:rsid w:val="004C76B6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C76B6"/>
    <w:rPr>
      <w:rFonts w:ascii="Courier New" w:hAnsi="Courier New" w:cs="Courier New"/>
      <w:sz w:val="20"/>
      <w:szCs w:val="20"/>
    </w:rPr>
  </w:style>
  <w:style w:type="paragraph" w:styleId="a5">
    <w:name w:val="Document Map"/>
    <w:basedOn w:val="a"/>
    <w:link w:val="a6"/>
    <w:rsid w:val="00AB02D8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AB02D8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390B15"/>
    <w:rPr>
      <w:rFonts w:ascii="Courier New" w:hAnsi="Courier New" w:cs="Courier New"/>
    </w:rPr>
  </w:style>
  <w:style w:type="paragraph" w:styleId="a7">
    <w:name w:val="Title"/>
    <w:basedOn w:val="a"/>
    <w:link w:val="a8"/>
    <w:qFormat/>
    <w:rsid w:val="00390B15"/>
    <w:pPr>
      <w:jc w:val="center"/>
    </w:pPr>
    <w:rPr>
      <w:rFonts w:ascii="Arial" w:hAnsi="Arial" w:cs="Arial"/>
      <w:b/>
      <w:bCs/>
    </w:rPr>
  </w:style>
  <w:style w:type="character" w:customStyle="1" w:styleId="a8">
    <w:name w:val="Заголовок Знак"/>
    <w:basedOn w:val="a0"/>
    <w:link w:val="a7"/>
    <w:rsid w:val="00390B15"/>
    <w:rPr>
      <w:rFonts w:ascii="Arial" w:hAnsi="Arial" w:cs="Arial"/>
      <w:b/>
      <w:bCs/>
      <w:sz w:val="24"/>
      <w:szCs w:val="24"/>
    </w:rPr>
  </w:style>
  <w:style w:type="paragraph" w:styleId="a9">
    <w:name w:val="Subtitle"/>
    <w:basedOn w:val="a"/>
    <w:link w:val="aa"/>
    <w:qFormat/>
    <w:rsid w:val="00390B15"/>
    <w:pPr>
      <w:jc w:val="right"/>
    </w:pPr>
    <w:rPr>
      <w:rFonts w:ascii="Arial" w:eastAsia="MS Mincho" w:hAnsi="Arial" w:cs="Arial"/>
      <w:b/>
      <w:bCs/>
    </w:rPr>
  </w:style>
  <w:style w:type="character" w:customStyle="1" w:styleId="aa">
    <w:name w:val="Подзаголовок Знак"/>
    <w:basedOn w:val="a0"/>
    <w:link w:val="a9"/>
    <w:rsid w:val="00390B15"/>
    <w:rPr>
      <w:rFonts w:ascii="Arial" w:eastAsia="MS Mincho" w:hAnsi="Arial" w:cs="Arial"/>
      <w:b/>
      <w:bCs/>
      <w:sz w:val="24"/>
      <w:szCs w:val="24"/>
    </w:rPr>
  </w:style>
  <w:style w:type="table" w:customStyle="1" w:styleId="TableGrid">
    <w:name w:val="TableGrid"/>
    <w:rsid w:val="00821D5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253</TotalTime>
  <Pages>5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RePack by Diakov</cp:lastModifiedBy>
  <cp:revision>5</cp:revision>
  <cp:lastPrinted>1899-12-31T18:00:00Z</cp:lastPrinted>
  <dcterms:created xsi:type="dcterms:W3CDTF">2019-06-08T10:26:00Z</dcterms:created>
  <dcterms:modified xsi:type="dcterms:W3CDTF">2023-07-10T10:55:00Z</dcterms:modified>
</cp:coreProperties>
</file>